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D2F" w:rsidRPr="004D05A9" w:rsidRDefault="00F15D2F" w:rsidP="00421F32">
      <w:pPr>
        <w:spacing w:after="0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5pt;margin-top:-64.9pt;width:771pt;height:62.25pt;z-index:251649024" strokecolor="white">
            <v:textbox style="mso-next-textbox:#_x0000_s1026">
              <w:txbxContent>
                <w:p w:rsidR="00F15D2F" w:rsidRPr="00C04297" w:rsidRDefault="00F15D2F" w:rsidP="00D62C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2013-2014 EĞİTİM ÖĞRETİM YILI OSMAN ÇANERİ ORTAOKULU FEN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BİLİMLERİ</w:t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DERSİ</w:t>
                  </w:r>
                </w:p>
                <w:p w:rsidR="00F15D2F" w:rsidRPr="00C04297" w:rsidRDefault="00F15D2F" w:rsidP="00D62C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1.DÖNEM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YAZILI YOKLAMA SINAVI SORULARI</w:t>
                  </w:r>
                </w:p>
                <w:p w:rsidR="00F15D2F" w:rsidRPr="00C04297" w:rsidRDefault="00F15D2F" w:rsidP="00D62CF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15D2F" w:rsidRPr="00C04297" w:rsidRDefault="00F15D2F" w:rsidP="00D62CF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ADI-SOYADI:</w:t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SINIFI-N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U</w:t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6 / … - …….</w:t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TARİH: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2/2013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C0429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NOTU: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>1. Aşağıda bitki hücresi şeması verilmiştir.</w:t>
      </w:r>
      <w:r w:rsidRPr="00114B54">
        <w:rPr>
          <w:rFonts w:ascii="Times New Roman" w:hAnsi="Times New Roman"/>
        </w:rPr>
        <w:t xml:space="preserve"> </w:t>
      </w:r>
      <w:r w:rsidRPr="00727CF9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24.25pt;height:199.5pt;visibility:visible">
            <v:imagedata r:id="rId7" o:title=""/>
          </v:shape>
        </w:pict>
      </w:r>
    </w:p>
    <w:p w:rsidR="00F15D2F" w:rsidRDefault="00F15D2F" w:rsidP="00930F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Aşağıdaki organel veya yapı isimlerini şekilde belirtilen harflerle (ilgili harfi kutucuk içine yazarak) eşleştiriniz.</w:t>
      </w:r>
    </w:p>
    <w:p w:rsidR="00F15D2F" w:rsidRDefault="00F15D2F" w:rsidP="00930F0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425"/>
        <w:gridCol w:w="1500"/>
        <w:gridCol w:w="436"/>
        <w:gridCol w:w="425"/>
        <w:gridCol w:w="1701"/>
      </w:tblGrid>
      <w:tr w:rsidR="00F15D2F" w:rsidRPr="00727CF9" w:rsidTr="00727CF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Çekirdek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Mitokondri</w:t>
            </w:r>
          </w:p>
        </w:tc>
      </w:tr>
      <w:tr w:rsidR="00F15D2F" w:rsidRPr="00727CF9" w:rsidTr="00727CF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Ribozom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Golgi cisimciği</w:t>
            </w:r>
          </w:p>
        </w:tc>
      </w:tr>
      <w:tr w:rsidR="00F15D2F" w:rsidRPr="00727CF9" w:rsidTr="00727CF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Kloroplast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Sitoplazma</w:t>
            </w:r>
          </w:p>
        </w:tc>
      </w:tr>
      <w:tr w:rsidR="00F15D2F" w:rsidRPr="00727CF9" w:rsidTr="00727CF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7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Hücre zarı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Koful</w:t>
            </w:r>
          </w:p>
        </w:tc>
      </w:tr>
      <w:tr w:rsidR="00F15D2F" w:rsidRPr="00727CF9" w:rsidTr="00727CF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9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 xml:space="preserve">Endoplazmik 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10</w:t>
            </w:r>
          </w:p>
        </w:tc>
        <w:tc>
          <w:tcPr>
            <w:tcW w:w="425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Hücre duvarı</w:t>
            </w:r>
          </w:p>
        </w:tc>
      </w:tr>
      <w:tr w:rsidR="00F15D2F" w:rsidRPr="00727CF9" w:rsidTr="00727CF9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retikulum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15D2F" w:rsidRDefault="00F15D2F" w:rsidP="00930F02">
      <w:pPr>
        <w:spacing w:after="0" w:line="240" w:lineRule="auto"/>
        <w:rPr>
          <w:rFonts w:ascii="Times New Roman" w:hAnsi="Times New Roman"/>
        </w:rPr>
      </w:pPr>
    </w:p>
    <w:p w:rsidR="00F15D2F" w:rsidRDefault="00F15D2F" w:rsidP="00930F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Aşağıdaki cümleleri yukarıdaki şekilde belirtilen harflerle (ilgili harfi kutucuk içine yazarak) eşleştiriniz.</w:t>
      </w:r>
    </w:p>
    <w:tbl>
      <w:tblPr>
        <w:tblW w:w="5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"/>
        <w:gridCol w:w="328"/>
        <w:gridCol w:w="4356"/>
      </w:tblGrid>
      <w:tr w:rsidR="00F15D2F" w:rsidRPr="00727CF9" w:rsidTr="00727CF9">
        <w:tc>
          <w:tcPr>
            <w:tcW w:w="381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1.</w:t>
            </w:r>
          </w:p>
        </w:tc>
        <w:tc>
          <w:tcPr>
            <w:tcW w:w="328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6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 xml:space="preserve">Hücreye şeklini verir, madde giriş ve çıkışını </w:t>
            </w:r>
          </w:p>
        </w:tc>
      </w:tr>
      <w:tr w:rsidR="00F15D2F" w:rsidRPr="00727CF9" w:rsidTr="00727CF9"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" w:type="dxa"/>
            <w:tcBorders>
              <w:left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sağlar.</w:t>
            </w:r>
          </w:p>
        </w:tc>
      </w:tr>
      <w:tr w:rsidR="00F15D2F" w:rsidRPr="00727CF9" w:rsidTr="00727CF9">
        <w:tc>
          <w:tcPr>
            <w:tcW w:w="381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2.</w:t>
            </w:r>
          </w:p>
        </w:tc>
        <w:tc>
          <w:tcPr>
            <w:tcW w:w="328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6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Protein sentezler.</w:t>
            </w:r>
          </w:p>
        </w:tc>
      </w:tr>
      <w:tr w:rsidR="00F15D2F" w:rsidRPr="00727CF9" w:rsidTr="00727CF9">
        <w:tc>
          <w:tcPr>
            <w:tcW w:w="381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3.</w:t>
            </w:r>
          </w:p>
        </w:tc>
        <w:tc>
          <w:tcPr>
            <w:tcW w:w="328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6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Hücre için enerji üretir.</w:t>
            </w:r>
          </w:p>
        </w:tc>
      </w:tr>
      <w:tr w:rsidR="00F15D2F" w:rsidRPr="00727CF9" w:rsidTr="00727CF9">
        <w:tc>
          <w:tcPr>
            <w:tcW w:w="381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4.</w:t>
            </w:r>
          </w:p>
        </w:tc>
        <w:tc>
          <w:tcPr>
            <w:tcW w:w="328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6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Salgı maddelerini oluşturur.</w:t>
            </w:r>
          </w:p>
        </w:tc>
      </w:tr>
      <w:tr w:rsidR="00F15D2F" w:rsidRPr="00727CF9" w:rsidTr="00727CF9">
        <w:tc>
          <w:tcPr>
            <w:tcW w:w="381" w:type="dxa"/>
            <w:tcBorders>
              <w:top w:val="nil"/>
              <w:left w:val="nil"/>
              <w:bottom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5.</w:t>
            </w:r>
          </w:p>
        </w:tc>
        <w:tc>
          <w:tcPr>
            <w:tcW w:w="328" w:type="dxa"/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6" w:type="dxa"/>
            <w:tcBorders>
              <w:top w:val="nil"/>
              <w:bottom w:val="nil"/>
              <w:right w:val="nil"/>
            </w:tcBorders>
          </w:tcPr>
          <w:p w:rsidR="00F15D2F" w:rsidRPr="00727CF9" w:rsidRDefault="00F15D2F" w:rsidP="00727CF9">
            <w:pPr>
              <w:spacing w:after="0" w:line="240" w:lineRule="auto"/>
              <w:rPr>
                <w:rFonts w:ascii="Times New Roman" w:hAnsi="Times New Roman"/>
              </w:rPr>
            </w:pPr>
            <w:r w:rsidRPr="00727CF9">
              <w:rPr>
                <w:rFonts w:ascii="Times New Roman" w:hAnsi="Times New Roman"/>
              </w:rPr>
              <w:t>Maddelerin hücre içerisinde taşınması sağlar.</w:t>
            </w:r>
          </w:p>
        </w:tc>
      </w:tr>
    </w:tbl>
    <w:p w:rsidR="00F15D2F" w:rsidRDefault="00F15D2F" w:rsidP="00421F32">
      <w:pPr>
        <w:spacing w:after="0" w:line="240" w:lineRule="auto"/>
        <w:rPr>
          <w:rFonts w:ascii="Times New Roman" w:hAnsi="Times New Roman"/>
        </w:rPr>
      </w:pPr>
      <w:r w:rsidRPr="004D05A9"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>Erkek üreme hücresi sperm ile dişi üreme hücresi yumurtayı karşılaştırınız.</w:t>
      </w:r>
    </w:p>
    <w:p w:rsidR="00F15D2F" w:rsidRDefault="00F15D2F" w:rsidP="006F3C45">
      <w:pPr>
        <w:spacing w:after="0"/>
        <w:rPr>
          <w:rFonts w:ascii="Times New Roman" w:hAnsi="Times New Roman"/>
          <w:bCs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</w:t>
      </w:r>
    </w:p>
    <w:p w:rsidR="00F15D2F" w:rsidRPr="004D05A9" w:rsidRDefault="00F15D2F" w:rsidP="00421F3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>3</w:t>
      </w:r>
      <w:r w:rsidRPr="000A56A2">
        <w:rPr>
          <w:rFonts w:ascii="Times New Roman" w:hAnsi="Times New Roman"/>
          <w:bCs/>
        </w:rPr>
        <w:t xml:space="preserve">. </w:t>
      </w:r>
      <w:r w:rsidRPr="000A56A2">
        <w:rPr>
          <w:rFonts w:ascii="Times New Roman" w:hAnsi="Times New Roman"/>
          <w:color w:val="000000"/>
        </w:rPr>
        <w:t>Embriyonun sağlıklı gelişebilmesi için anne</w:t>
      </w:r>
      <w:r>
        <w:rPr>
          <w:rFonts w:ascii="Times New Roman" w:hAnsi="Times New Roman"/>
          <w:color w:val="000000"/>
        </w:rPr>
        <w:t xml:space="preserve"> adayı</w:t>
      </w:r>
      <w:r w:rsidRPr="000A56A2">
        <w:rPr>
          <w:rFonts w:ascii="Times New Roman" w:hAnsi="Times New Roman"/>
          <w:color w:val="000000"/>
        </w:rPr>
        <w:t xml:space="preserve"> nelere</w:t>
      </w:r>
      <w:r>
        <w:rPr>
          <w:rFonts w:ascii="Times New Roman" w:hAnsi="Times New Roman"/>
          <w:color w:val="000000"/>
        </w:rPr>
        <w:t xml:space="preserve"> dikkat etmelidir? 5 tanesini yazınız.</w:t>
      </w:r>
    </w:p>
    <w:p w:rsidR="00F15D2F" w:rsidRDefault="00F15D2F" w:rsidP="009A0A87">
      <w:pPr>
        <w:spacing w:after="0"/>
        <w:rPr>
          <w:rFonts w:ascii="Times New Roman" w:hAnsi="Times New Roman"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</w:t>
      </w:r>
    </w:p>
    <w:p w:rsidR="00F15D2F" w:rsidRPr="004D05A9" w:rsidRDefault="00F15D2F" w:rsidP="006F3C45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5</w:t>
      </w:r>
      <w:r w:rsidRPr="004D05A9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  <w:bCs/>
        </w:rPr>
        <w:t>Bir bitkinin hayat döngüsünde gerçekleşen bazı olaylar, aşağıdaki şekilde gösterilmiştir.</w:t>
      </w:r>
      <w:r w:rsidRPr="00DA30F2">
        <w:rPr>
          <w:rFonts w:ascii="Times New Roman" w:hAnsi="Times New Roman"/>
          <w:bCs/>
        </w:rPr>
        <w:t xml:space="preserve"> </w:t>
      </w:r>
    </w:p>
    <w:p w:rsidR="00F15D2F" w:rsidRDefault="00F15D2F" w:rsidP="00F31944">
      <w:pPr>
        <w:ind w:right="-155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shape id="_x0000_s1027" type="#_x0000_t202" style="position:absolute;margin-left:-7.2pt;margin-top:168.8pt;width:259.9pt;height:60.75pt;z-index:251651072" strokecolor="white"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247"/>
                    <w:gridCol w:w="1247"/>
                    <w:gridCol w:w="1247"/>
                    <w:gridCol w:w="1248"/>
                  </w:tblGrid>
                  <w:tr w:rsidR="00F15D2F" w:rsidRPr="00727CF9" w:rsidTr="00727CF9">
                    <w:trPr>
                      <w:jc w:val="center"/>
                    </w:trPr>
                    <w:tc>
                      <w:tcPr>
                        <w:tcW w:w="1247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jc w:val="center"/>
                          <w:rPr>
                            <w:rFonts w:ascii="Times New Roman" w:hAnsi="Times New Roman"/>
                            <w:bCs/>
                          </w:rPr>
                        </w:pPr>
                        <w:r w:rsidRPr="00727CF9">
                          <w:rPr>
                            <w:rFonts w:ascii="Times New Roman" w:hAnsi="Times New Roman"/>
                            <w:bCs/>
                          </w:rPr>
                          <w:t>X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jc w:val="center"/>
                          <w:rPr>
                            <w:rFonts w:ascii="Times New Roman" w:hAnsi="Times New Roman"/>
                            <w:bCs/>
                          </w:rPr>
                        </w:pPr>
                        <w:r w:rsidRPr="00727CF9">
                          <w:rPr>
                            <w:rFonts w:ascii="Times New Roman" w:hAnsi="Times New Roman"/>
                            <w:bCs/>
                          </w:rPr>
                          <w:t>V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jc w:val="center"/>
                          <w:rPr>
                            <w:rFonts w:ascii="Times New Roman" w:hAnsi="Times New Roman"/>
                            <w:bCs/>
                          </w:rPr>
                        </w:pPr>
                        <w:r w:rsidRPr="00727CF9">
                          <w:rPr>
                            <w:rFonts w:ascii="Times New Roman" w:hAnsi="Times New Roman"/>
                            <w:bCs/>
                          </w:rPr>
                          <w:t>Y</w:t>
                        </w:r>
                      </w:p>
                    </w:tc>
                    <w:tc>
                      <w:tcPr>
                        <w:tcW w:w="1248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jc w:val="center"/>
                          <w:rPr>
                            <w:rFonts w:ascii="Times New Roman" w:hAnsi="Times New Roman"/>
                            <w:bCs/>
                          </w:rPr>
                        </w:pPr>
                        <w:r w:rsidRPr="00727CF9">
                          <w:rPr>
                            <w:rFonts w:ascii="Times New Roman" w:hAnsi="Times New Roman"/>
                            <w:bCs/>
                          </w:rPr>
                          <w:t>Z</w:t>
                        </w:r>
                      </w:p>
                    </w:tc>
                  </w:tr>
                  <w:tr w:rsidR="00F15D2F" w:rsidRPr="00727CF9" w:rsidTr="00727CF9">
                    <w:trPr>
                      <w:jc w:val="center"/>
                    </w:trPr>
                    <w:tc>
                      <w:tcPr>
                        <w:tcW w:w="1247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1248" w:type="dxa"/>
                      </w:tcPr>
                      <w:p w:rsidR="00F15D2F" w:rsidRPr="00727CF9" w:rsidRDefault="00F15D2F" w:rsidP="00727CF9">
                        <w:pPr>
                          <w:spacing w:after="0" w:line="240" w:lineRule="auto"/>
                          <w:ind w:right="-155"/>
                          <w:rPr>
                            <w:rFonts w:ascii="Times New Roman" w:hAnsi="Times New Roman"/>
                            <w:bCs/>
                          </w:rPr>
                        </w:pPr>
                        <w:r w:rsidRPr="00727CF9">
                          <w:rPr>
                            <w:rFonts w:ascii="Times New Roman" w:hAnsi="Times New Roman"/>
                            <w:bCs/>
                          </w:rPr>
                          <w:br/>
                        </w:r>
                      </w:p>
                    </w:tc>
                  </w:tr>
                </w:tbl>
                <w:p w:rsidR="00F15D2F" w:rsidRDefault="00F15D2F"/>
              </w:txbxContent>
            </v:textbox>
          </v:shape>
        </w:pict>
      </w:r>
      <w:r w:rsidRPr="00727CF9">
        <w:rPr>
          <w:rFonts w:ascii="Times New Roman" w:hAnsi="Times New Roman"/>
          <w:noProof/>
          <w:lang w:eastAsia="tr-TR"/>
        </w:rPr>
        <w:pict>
          <v:shape id="Resim 10" o:spid="_x0000_i1026" type="#_x0000_t75" style="width:213pt;height:148.5pt;visibility:visible">
            <v:imagedata r:id="rId8" o:title="" cropbottom="1348f"/>
          </v:shape>
        </w:pict>
      </w:r>
      <w:r w:rsidRPr="00DA30F2">
        <w:rPr>
          <w:rFonts w:ascii="Times New Roman" w:hAnsi="Times New Roman"/>
          <w:bCs/>
        </w:rPr>
        <w:br/>
        <w:t>Bu şekilde</w:t>
      </w:r>
      <w:r>
        <w:rPr>
          <w:rFonts w:ascii="Times New Roman" w:hAnsi="Times New Roman"/>
          <w:bCs/>
        </w:rPr>
        <w:t>X, V, Y ve Z evrelerinin isimlerini yazınız.</w:t>
      </w:r>
    </w:p>
    <w:p w:rsidR="00F15D2F" w:rsidRDefault="00F15D2F" w:rsidP="00F31944">
      <w:pPr>
        <w:ind w:right="-155"/>
        <w:rPr>
          <w:rFonts w:ascii="Times New Roman" w:hAnsi="Times New Roman"/>
          <w:bCs/>
        </w:rPr>
      </w:pPr>
    </w:p>
    <w:p w:rsidR="00F15D2F" w:rsidRDefault="00F15D2F" w:rsidP="00F31944">
      <w:pPr>
        <w:ind w:right="-155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noProof/>
          <w:lang w:eastAsia="tr-TR"/>
        </w:rPr>
        <w:pict>
          <v:shape id="Resim 11" o:spid="_x0000_s1028" type="#_x0000_t75" alt="Caranima" style="position:absolute;margin-left:195.85pt;margin-top:32.6pt;width:44.25pt;height:34.5pt;z-index:251650048;visibility:visible">
            <v:imagedata r:id="rId9" o:title=""/>
            <w10:wrap type="square"/>
          </v:shape>
        </w:pict>
      </w:r>
      <w:r>
        <w:rPr>
          <w:rFonts w:ascii="Times New Roman" w:hAnsi="Times New Roman"/>
          <w:bCs/>
        </w:rPr>
        <w:t>6</w:t>
      </w:r>
      <w:r w:rsidRPr="004D05A9">
        <w:rPr>
          <w:rFonts w:ascii="Times New Roman" w:hAnsi="Times New Roman"/>
          <w:bCs/>
        </w:rPr>
        <w:t xml:space="preserve">. </w:t>
      </w:r>
      <w:r w:rsidRPr="00F31944">
        <w:rPr>
          <w:rFonts w:ascii="Times New Roman" w:hAnsi="Times New Roman"/>
          <w:bCs/>
          <w:iCs/>
        </w:rPr>
        <w:t>Ankara –İstanbul otobanında giden aşağıdaki otomobil 320 km lik yolu mola vermeden 5 saatte tamamlıyor.</w:t>
      </w:r>
      <w:r>
        <w:rPr>
          <w:rFonts w:ascii="Comic Sans MS" w:hAnsi="Comic Sans MS"/>
          <w:b/>
          <w:bCs/>
          <w:i/>
          <w:iCs/>
          <w:sz w:val="20"/>
          <w:szCs w:val="20"/>
        </w:rPr>
        <w:t xml:space="preserve"> </w:t>
      </w:r>
      <w:r w:rsidRPr="00F31944">
        <w:rPr>
          <w:rFonts w:ascii="Times New Roman" w:hAnsi="Times New Roman"/>
          <w:bCs/>
          <w:iCs/>
        </w:rPr>
        <w:t>Bu otomobilin;</w:t>
      </w:r>
    </w:p>
    <w:p w:rsidR="00F15D2F" w:rsidRDefault="00F15D2F" w:rsidP="00B665E7">
      <w:pPr>
        <w:spacing w:after="0"/>
        <w:ind w:right="-155"/>
        <w:rPr>
          <w:rFonts w:ascii="Times New Roman" w:hAnsi="Times New Roman"/>
          <w:bCs/>
          <w:iCs/>
        </w:rPr>
      </w:pPr>
      <w:r w:rsidRPr="00F31944">
        <w:rPr>
          <w:rFonts w:ascii="Comic Sans MS" w:hAnsi="Comic Sans MS"/>
          <w:bCs/>
          <w:iCs/>
          <w:sz w:val="20"/>
          <w:szCs w:val="20"/>
        </w:rPr>
        <w:t>a.</w:t>
      </w:r>
      <w:r w:rsidRPr="00F31944">
        <w:rPr>
          <w:rFonts w:ascii="Times New Roman" w:hAnsi="Times New Roman"/>
          <w:bCs/>
          <w:iCs/>
        </w:rPr>
        <w:t>Süratini hesaplayınız.</w:t>
      </w:r>
    </w:p>
    <w:p w:rsidR="00F15D2F" w:rsidRDefault="00F15D2F" w:rsidP="00B665E7">
      <w:pPr>
        <w:spacing w:after="0"/>
        <w:ind w:right="-155"/>
        <w:rPr>
          <w:rFonts w:ascii="Comic Sans MS" w:hAnsi="Comic Sans MS"/>
          <w:bCs/>
          <w:iCs/>
          <w:sz w:val="20"/>
          <w:szCs w:val="20"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…………………………………………………………..</w:t>
      </w:r>
    </w:p>
    <w:p w:rsidR="00F15D2F" w:rsidRPr="00F31944" w:rsidRDefault="00F15D2F" w:rsidP="00B665E7">
      <w:pPr>
        <w:spacing w:after="0"/>
        <w:ind w:right="-155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t xml:space="preserve">b. </w:t>
      </w:r>
      <w:r w:rsidRPr="00F31944">
        <w:rPr>
          <w:rFonts w:ascii="Times New Roman" w:hAnsi="Times New Roman"/>
          <w:bCs/>
          <w:iCs/>
        </w:rPr>
        <w:t>Yolu 4 saatte tamamlaması için süratı kaç km/h olmalıdır?</w:t>
      </w:r>
    </w:p>
    <w:p w:rsidR="00F15D2F" w:rsidRDefault="00F15D2F" w:rsidP="00B665E7">
      <w:pPr>
        <w:rPr>
          <w:rFonts w:ascii="Comic Sans MS" w:hAnsi="Comic Sans MS"/>
          <w:b/>
          <w:bCs/>
          <w:iCs/>
          <w:sz w:val="20"/>
          <w:szCs w:val="20"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</w:t>
      </w:r>
    </w:p>
    <w:p w:rsidR="00F15D2F" w:rsidRDefault="00F15D2F" w:rsidP="002F1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4D05A9">
        <w:rPr>
          <w:rFonts w:ascii="Times New Roman" w:hAnsi="Times New Roman"/>
        </w:rPr>
        <w:t>. Aşağıda</w:t>
      </w:r>
      <w:r>
        <w:rPr>
          <w:rFonts w:ascii="Times New Roman" w:hAnsi="Times New Roman"/>
        </w:rPr>
        <w:t xml:space="preserve"> görüldüğü gibi K aracı 20 m/s süratle, L aracı 30 m/s sabit süratle gelmektedir.</w:t>
      </w:r>
    </w:p>
    <w:p w:rsidR="00F15D2F" w:rsidRDefault="00F15D2F" w:rsidP="002F1A2C">
      <w:pPr>
        <w:spacing w:after="0"/>
        <w:rPr>
          <w:rFonts w:ascii="Times New Roman" w:hAnsi="Times New Roman"/>
        </w:rPr>
      </w:pPr>
      <w:r w:rsidRPr="00727CF9">
        <w:rPr>
          <w:rFonts w:ascii="Times New Roman" w:hAnsi="Times New Roman"/>
          <w:noProof/>
          <w:lang w:eastAsia="tr-TR"/>
        </w:rPr>
        <w:pict>
          <v:shape id="Resim 8" o:spid="_x0000_i1027" type="#_x0000_t75" style="width:240pt;height:66pt;visibility:visible">
            <v:imagedata r:id="rId10" o:title="" croptop="13295f" cropbottom="23186f"/>
          </v:shape>
        </w:pict>
      </w:r>
    </w:p>
    <w:p w:rsidR="00F15D2F" w:rsidRDefault="00F15D2F" w:rsidP="002F1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Buna göre,</w:t>
      </w:r>
    </w:p>
    <w:p w:rsidR="00F15D2F" w:rsidRDefault="00F15D2F" w:rsidP="002F1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a. Araçlar kaç saniye sonra karşılaşır?</w:t>
      </w:r>
    </w:p>
    <w:p w:rsidR="00F15D2F" w:rsidRDefault="00F15D2F" w:rsidP="002F1A2C">
      <w:pPr>
        <w:spacing w:after="0"/>
        <w:rPr>
          <w:rFonts w:ascii="Times New Roman" w:hAnsi="Times New Roman"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15D2F" w:rsidRPr="002F1A2C" w:rsidRDefault="00F15D2F" w:rsidP="004A37B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b. Araçlar karşılaştığında kaçar metre yol almışlardır?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</w:rPr>
      </w:pPr>
    </w:p>
    <w:p w:rsidR="00F15D2F" w:rsidRDefault="00F15D2F" w:rsidP="004A37B4">
      <w:pPr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29" type="#_x0000_t202" style="position:absolute;margin-left:675.9pt;margin-top:393.3pt;width:125.25pt;height:33.15pt;z-index:251666432" strokecolor="white">
            <v:textbox style="mso-next-textbox:#_x0000_s1029">
              <w:txbxContent>
                <w:p w:rsidR="00F15D2F" w:rsidRPr="001A39AA" w:rsidRDefault="00F15D2F" w:rsidP="004A37B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…………………….</w:t>
                  </w:r>
                </w:p>
                <w:p w:rsidR="00F15D2F" w:rsidRPr="001A39AA" w:rsidRDefault="00F15D2F" w:rsidP="004A37B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A39AA">
                    <w:rPr>
                      <w:rFonts w:ascii="Arial" w:hAnsi="Arial" w:cs="Arial"/>
                      <w:b/>
                      <w:sz w:val="16"/>
                      <w:szCs w:val="16"/>
                    </w:rPr>
                    <w:t>Fen Bilimleri Öğretmeni</w:t>
                  </w:r>
                </w:p>
              </w:txbxContent>
            </v:textbox>
          </v:shape>
        </w:pict>
      </w:r>
      <w:r>
        <w:rPr>
          <w:rFonts w:ascii="Times New Roman" w:hAnsi="Times New Roman"/>
          <w:bCs/>
        </w:rPr>
        <w:t xml:space="preserve">8. </w:t>
      </w:r>
      <w:r w:rsidRPr="00F70C56">
        <w:rPr>
          <w:rFonts w:ascii="Times New Roman" w:hAnsi="Times New Roman"/>
        </w:rPr>
        <w:t>Aşağıdaki tablolara göre hareketlilerin yol-zaman ve sürat-zaman grafiklerini çiziniz.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4"/>
        <w:gridCol w:w="326"/>
        <w:gridCol w:w="326"/>
        <w:gridCol w:w="436"/>
        <w:gridCol w:w="436"/>
        <w:gridCol w:w="436"/>
      </w:tblGrid>
      <w:tr w:rsidR="00F15D2F" w:rsidRPr="000F7843" w:rsidTr="002B2A1B"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Yol (m)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20</w:t>
            </w:r>
          </w:p>
        </w:tc>
      </w:tr>
      <w:tr w:rsidR="00F15D2F" w:rsidRPr="000F7843" w:rsidTr="002B2A1B"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Zaman (s)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F15D2F" w:rsidRPr="000F7843" w:rsidRDefault="00F15D2F" w:rsidP="002B2A1B">
            <w:pPr>
              <w:spacing w:after="0" w:line="240" w:lineRule="atLeast"/>
              <w:rPr>
                <w:rFonts w:ascii="Times New Roman" w:hAnsi="Times New Roman"/>
              </w:rPr>
            </w:pPr>
            <w:r w:rsidRPr="000F7843">
              <w:rPr>
                <w:rFonts w:ascii="Times New Roman" w:hAnsi="Times New Roman"/>
              </w:rPr>
              <w:t>4</w:t>
            </w:r>
          </w:p>
        </w:tc>
      </w:tr>
    </w:tbl>
    <w:p w:rsidR="00F15D2F" w:rsidRPr="00F70C56" w:rsidRDefault="00F15D2F" w:rsidP="004A37B4">
      <w:pPr>
        <w:spacing w:after="0" w:line="240" w:lineRule="auto"/>
        <w:rPr>
          <w:rFonts w:ascii="Times New Roman" w:hAnsi="Times New Roman"/>
        </w:rPr>
      </w:pPr>
      <w:r w:rsidRPr="00F70C56">
        <w:rPr>
          <w:rFonts w:ascii="Times New Roman" w:hAnsi="Times New Roman"/>
        </w:rPr>
        <w:t>a) Yol zaman grafiğini çiziniz</w:t>
      </w:r>
      <w:r>
        <w:rPr>
          <w:rFonts w:ascii="Times New Roman" w:hAnsi="Times New Roman"/>
        </w:rPr>
        <w:t>.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7.25pt;margin-top:.75pt;width:.1pt;height:138.75pt;flip:x y;z-index:251662336" o:connectortype="straight" strokeweight="1.25p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7.25pt;margin-top:.25pt;width:198.85pt;height:0;z-index:25166336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</w:tbl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</w:p>
    <w:p w:rsidR="00F15D2F" w:rsidRDefault="00F15D2F" w:rsidP="004A37B4">
      <w:pPr>
        <w:spacing w:after="0" w:line="240" w:lineRule="auto"/>
        <w:rPr>
          <w:rFonts w:ascii="Times New Roman" w:hAnsi="Times New Roman"/>
        </w:rPr>
      </w:pPr>
      <w:r w:rsidRPr="0073338C">
        <w:rPr>
          <w:rFonts w:ascii="Times New Roman" w:hAnsi="Times New Roman"/>
        </w:rPr>
        <w:t>b) Sürat zaman grafiğini çiziniz.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7.25pt;margin-top:6.4pt;width:.1pt;height:118.95pt;flip:y;z-index:251665408" o:connectortype="straight" strokeweight="1.25p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  <w:tr w:rsidR="00F15D2F" w:rsidRPr="000F7843" w:rsidTr="002B2A1B">
        <w:trPr>
          <w:trHeight w:val="227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3" type="#_x0000_t32" style="position:absolute;margin-left:7.35pt;margin-top:0;width:198.8pt;height:0;z-index:251664384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</w:pPr>
          </w:p>
        </w:tc>
      </w:tr>
    </w:tbl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10. Aşağıdaki birimleri istenilen birime dönüştürünüz?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a. 72 km/h kaç m/s’dir?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</w:t>
      </w: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b. 180 m/dak kaç m/s’dir?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</w:t>
      </w:r>
      <w:r w:rsidRPr="004D05A9">
        <w:rPr>
          <w:rFonts w:ascii="Times New Roman" w:hAnsi="Times New Roman"/>
        </w:rPr>
        <w:t>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</w:t>
      </w:r>
    </w:p>
    <w:p w:rsidR="00F15D2F" w:rsidRPr="0073338C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11. </w:t>
      </w:r>
      <w:r w:rsidRPr="00624CDB">
        <w:rPr>
          <w:rFonts w:ascii="Times New Roman" w:hAnsi="Times New Roman"/>
          <w:bCs/>
        </w:rPr>
        <w:t>A</w:t>
      </w:r>
      <w:r w:rsidRPr="00624CDB">
        <w:rPr>
          <w:rFonts w:ascii="Times New Roman" w:hAnsi="Times New Roman"/>
        </w:rPr>
        <w:t>şağıdaki cisimle</w:t>
      </w:r>
      <w:r>
        <w:rPr>
          <w:rFonts w:ascii="Times New Roman" w:hAnsi="Times New Roman"/>
        </w:rPr>
        <w:t>re etki eden net kuvvetleri bulunuz. Cisimlerin</w:t>
      </w:r>
      <w:r w:rsidRPr="00624CDB">
        <w:rPr>
          <w:rFonts w:ascii="Times New Roman" w:hAnsi="Times New Roman"/>
        </w:rPr>
        <w:t xml:space="preserve"> dengelenmiş kuvvetler etkisinde olması için </w:t>
      </w:r>
      <w:r>
        <w:rPr>
          <w:rFonts w:ascii="Times New Roman" w:hAnsi="Times New Roman"/>
        </w:rPr>
        <w:t>uygulanması gereken kuvvetleri yazınız.</w:t>
      </w:r>
    </w:p>
    <w:tbl>
      <w:tblPr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4"/>
        <w:gridCol w:w="2434"/>
      </w:tblGrid>
      <w:tr w:rsidR="00F15D2F" w:rsidRPr="000F7843" w:rsidTr="002B2A1B">
        <w:tc>
          <w:tcPr>
            <w:tcW w:w="2494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tr-TR"/>
              </w:rPr>
              <w:pict>
                <v:shape id="Resim 38" o:spid="_x0000_s1034" type="#_x0000_t75" alt="dog" style="position:absolute;margin-left:-2.9pt;margin-top:.85pt;width:120pt;height:1in;z-index:-251662336;visibility:visible">
                  <v:imagedata r:id="rId11" o:title=""/>
                </v:shape>
              </w:pict>
            </w: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tr-TR"/>
              </w:rPr>
              <w:pict>
                <v:shape id="Resim 32" o:spid="_x0000_s1035" type="#_x0000_t75" alt="n2" style="position:absolute;margin-left:-2.7pt;margin-top:9.25pt;width:82.5pt;height:82.5pt;z-index:-251664384;visibility:visible">
                  <v:imagedata r:id="rId12" o:title=""/>
                </v:shape>
              </w:pict>
            </w:r>
          </w:p>
        </w:tc>
        <w:tc>
          <w:tcPr>
            <w:tcW w:w="2434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br/>
              <w:t>F</w:t>
            </w:r>
            <w:r w:rsidRPr="000F7843">
              <w:rPr>
                <w:rFonts w:ascii="Times New Roman" w:hAnsi="Times New Roman"/>
                <w:bCs/>
                <w:vertAlign w:val="subscript"/>
              </w:rPr>
              <w:t>Net</w:t>
            </w:r>
            <w:r w:rsidRPr="000F7843">
              <w:rPr>
                <w:rFonts w:ascii="Times New Roman" w:hAnsi="Times New Roman"/>
                <w:bCs/>
              </w:rPr>
              <w:t xml:space="preserve"> =</w:t>
            </w:r>
            <w:r w:rsidRPr="000F7843">
              <w:rPr>
                <w:rFonts w:ascii="Times New Roman" w:hAnsi="Times New Roman"/>
                <w:bCs/>
              </w:rPr>
              <w:br/>
            </w:r>
            <w:r w:rsidRPr="000F7843">
              <w:rPr>
                <w:rFonts w:ascii="Times New Roman" w:hAnsi="Times New Roman"/>
                <w:bCs/>
              </w:rPr>
              <w:br/>
            </w:r>
            <w:r w:rsidRPr="000F7843">
              <w:rPr>
                <w:rFonts w:ascii="Times New Roman" w:hAnsi="Times New Roman"/>
                <w:bCs/>
              </w:rPr>
              <w:br/>
              <w:t>Dengeleyici Kuvvet=</w:t>
            </w:r>
          </w:p>
        </w:tc>
      </w:tr>
      <w:tr w:rsidR="00F15D2F" w:rsidRPr="000F7843" w:rsidTr="002B2A1B">
        <w:trPr>
          <w:trHeight w:val="1573"/>
        </w:trPr>
        <w:tc>
          <w:tcPr>
            <w:tcW w:w="2494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434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F</w:t>
            </w:r>
            <w:r w:rsidRPr="000F7843">
              <w:rPr>
                <w:rFonts w:ascii="Times New Roman" w:hAnsi="Times New Roman"/>
                <w:bCs/>
                <w:vertAlign w:val="subscript"/>
              </w:rPr>
              <w:t>Net</w:t>
            </w:r>
            <w:r w:rsidRPr="000F7843">
              <w:rPr>
                <w:rFonts w:ascii="Times New Roman" w:hAnsi="Times New Roman"/>
                <w:bCs/>
              </w:rPr>
              <w:t xml:space="preserve"> =</w:t>
            </w: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br/>
              <w:t>Dengeleyici Kuvvet=</w:t>
            </w:r>
          </w:p>
        </w:tc>
      </w:tr>
      <w:tr w:rsidR="00F15D2F" w:rsidRPr="000F7843" w:rsidTr="002B2A1B">
        <w:trPr>
          <w:trHeight w:val="1087"/>
        </w:trPr>
        <w:tc>
          <w:tcPr>
            <w:tcW w:w="2494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37" o:spid="_x0000_s1036" type="#_x0000_t75" alt="top" style="position:absolute;margin-left:-10.4pt;margin-top:2.55pt;width:135pt;height:70.5pt;z-index:-251663360;visibility:visible;mso-position-horizontal-relative:text;mso-position-vertical-relative:text">
                  <v:imagedata r:id="rId13" o:title=""/>
                </v:shape>
              </w:pict>
            </w:r>
          </w:p>
        </w:tc>
        <w:tc>
          <w:tcPr>
            <w:tcW w:w="2434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F</w:t>
            </w:r>
            <w:r w:rsidRPr="000F7843">
              <w:rPr>
                <w:rFonts w:ascii="Times New Roman" w:hAnsi="Times New Roman"/>
                <w:bCs/>
                <w:vertAlign w:val="subscript"/>
              </w:rPr>
              <w:t>Net</w:t>
            </w:r>
            <w:r w:rsidRPr="000F7843">
              <w:rPr>
                <w:rFonts w:ascii="Times New Roman" w:hAnsi="Times New Roman"/>
                <w:bCs/>
              </w:rPr>
              <w:t xml:space="preserve"> =</w:t>
            </w: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Dengeleyici Kuvvet=</w:t>
            </w: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12. Aşağıda verilen uzunluk değerlerini istenilen birime dönüştürünüz?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</w:p>
    <w:tbl>
      <w:tblPr>
        <w:tblW w:w="5070" w:type="dxa"/>
        <w:tblLayout w:type="fixed"/>
        <w:tblLook w:val="00A0"/>
      </w:tblPr>
      <w:tblGrid>
        <w:gridCol w:w="3369"/>
        <w:gridCol w:w="1701"/>
      </w:tblGrid>
      <w:tr w:rsidR="00F15D2F" w:rsidRPr="000F7843" w:rsidTr="002B2A1B">
        <w:trPr>
          <w:trHeight w:val="364"/>
        </w:trPr>
        <w:tc>
          <w:tcPr>
            <w:tcW w:w="3369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120 m</w:t>
            </w:r>
          </w:p>
        </w:tc>
        <w:tc>
          <w:tcPr>
            <w:tcW w:w="1701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..……. cm’dir.</w:t>
            </w:r>
          </w:p>
        </w:tc>
      </w:tr>
      <w:tr w:rsidR="00F15D2F" w:rsidRPr="000F7843" w:rsidTr="002B2A1B">
        <w:trPr>
          <w:trHeight w:val="412"/>
        </w:trPr>
        <w:tc>
          <w:tcPr>
            <w:tcW w:w="3369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0,6 km</w:t>
            </w:r>
          </w:p>
        </w:tc>
        <w:tc>
          <w:tcPr>
            <w:tcW w:w="1701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..……. m’dir.</w:t>
            </w:r>
          </w:p>
        </w:tc>
      </w:tr>
      <w:tr w:rsidR="00F15D2F" w:rsidRPr="000F7843" w:rsidTr="002B2A1B">
        <w:trPr>
          <w:trHeight w:val="417"/>
        </w:trPr>
        <w:tc>
          <w:tcPr>
            <w:tcW w:w="3369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3200 mm</w:t>
            </w:r>
          </w:p>
        </w:tc>
        <w:tc>
          <w:tcPr>
            <w:tcW w:w="1701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…..…. dam’dir.</w:t>
            </w:r>
          </w:p>
        </w:tc>
      </w:tr>
      <w:tr w:rsidR="00F15D2F" w:rsidRPr="000F7843" w:rsidTr="002B2A1B">
        <w:trPr>
          <w:trHeight w:val="409"/>
        </w:trPr>
        <w:tc>
          <w:tcPr>
            <w:tcW w:w="3369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2,8 hm</w:t>
            </w:r>
          </w:p>
        </w:tc>
        <w:tc>
          <w:tcPr>
            <w:tcW w:w="1701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…..…. dm’dir.</w:t>
            </w:r>
          </w:p>
        </w:tc>
      </w:tr>
      <w:tr w:rsidR="00F15D2F" w:rsidRPr="000F7843" w:rsidTr="002B2A1B">
        <w:trPr>
          <w:trHeight w:val="414"/>
        </w:trPr>
        <w:tc>
          <w:tcPr>
            <w:tcW w:w="3369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15 dm</w:t>
            </w:r>
          </w:p>
        </w:tc>
        <w:tc>
          <w:tcPr>
            <w:tcW w:w="1701" w:type="dxa"/>
            <w:vAlign w:val="center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7843">
              <w:rPr>
                <w:rFonts w:ascii="Times New Roman" w:hAnsi="Times New Roman"/>
                <w:bCs/>
              </w:rPr>
              <w:t>…...…. dam’dir.</w:t>
            </w:r>
          </w:p>
        </w:tc>
      </w:tr>
    </w:tbl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13. Aşağıdakilerden hangisi kuvvet birimidir?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</w:p>
    <w:p w:rsidR="00F15D2F" w:rsidRDefault="00F15D2F" w:rsidP="004A37B4">
      <w:pPr>
        <w:pStyle w:val="ListParagraph"/>
        <w:spacing w:after="0" w:line="240" w:lineRule="auto"/>
        <w:ind w:left="0"/>
        <w:rPr>
          <w:rFonts w:ascii="Times New Roman" w:hAnsi="Times New Roman"/>
          <w:bCs/>
          <w:noProof/>
          <w:lang w:eastAsia="tr-TR"/>
        </w:rPr>
      </w:pPr>
      <w:r>
        <w:rPr>
          <w:rFonts w:ascii="Times New Roman" w:hAnsi="Times New Roman"/>
          <w:bCs/>
          <w:noProof/>
          <w:lang w:eastAsia="tr-TR"/>
        </w:rPr>
        <w:t>A.Kilogram</w:t>
      </w:r>
      <w:r>
        <w:rPr>
          <w:rFonts w:ascii="Times New Roman" w:hAnsi="Times New Roman"/>
          <w:bCs/>
          <w:noProof/>
          <w:lang w:eastAsia="tr-TR"/>
        </w:rPr>
        <w:tab/>
      </w:r>
      <w:r>
        <w:rPr>
          <w:rFonts w:ascii="Times New Roman" w:hAnsi="Times New Roman"/>
          <w:bCs/>
          <w:noProof/>
          <w:lang w:eastAsia="tr-TR"/>
        </w:rPr>
        <w:tab/>
        <w:t>B. Newton</w:t>
      </w:r>
      <w:r>
        <w:rPr>
          <w:rFonts w:ascii="Times New Roman" w:hAnsi="Times New Roman"/>
          <w:bCs/>
          <w:noProof/>
          <w:lang w:eastAsia="tr-TR"/>
        </w:rPr>
        <w:br/>
        <w:t>C. metre/saniye</w:t>
      </w:r>
      <w:r>
        <w:rPr>
          <w:rFonts w:ascii="Times New Roman" w:hAnsi="Times New Roman"/>
          <w:bCs/>
          <w:noProof/>
          <w:lang w:eastAsia="tr-TR"/>
        </w:rPr>
        <w:tab/>
      </w:r>
      <w:r>
        <w:rPr>
          <w:rFonts w:ascii="Times New Roman" w:hAnsi="Times New Roman"/>
          <w:bCs/>
          <w:noProof/>
          <w:lang w:eastAsia="tr-TR"/>
        </w:rPr>
        <w:tab/>
        <w:t>D. Metre</w:t>
      </w:r>
    </w:p>
    <w:p w:rsidR="00F15D2F" w:rsidRDefault="00F15D2F" w:rsidP="004A37B4">
      <w:pPr>
        <w:pStyle w:val="ListParagraph"/>
        <w:spacing w:after="0" w:line="240" w:lineRule="auto"/>
        <w:ind w:left="0"/>
        <w:rPr>
          <w:rFonts w:ascii="Times New Roman" w:hAnsi="Times New Roman"/>
          <w:bCs/>
          <w:noProof/>
          <w:lang w:eastAsia="tr-TR"/>
        </w:rPr>
      </w:pPr>
    </w:p>
    <w:p w:rsidR="00F15D2F" w:rsidRPr="00EF5115" w:rsidRDefault="00F15D2F" w:rsidP="004A37B4">
      <w:pPr>
        <w:pStyle w:val="ListParagraph"/>
        <w:spacing w:after="0" w:line="240" w:lineRule="auto"/>
        <w:ind w:left="0"/>
        <w:rPr>
          <w:rFonts w:ascii="Times New Roman" w:hAnsi="Times New Roman"/>
          <w:bCs/>
          <w:noProof/>
          <w:lang w:eastAsia="tr-TR"/>
        </w:rPr>
      </w:pPr>
      <w:r>
        <w:rPr>
          <w:rFonts w:ascii="Times New Roman" w:hAnsi="Times New Roman"/>
          <w:bCs/>
          <w:noProof/>
          <w:lang w:eastAsia="tr-TR"/>
        </w:rPr>
        <w:t xml:space="preserve">14. </w:t>
      </w:r>
      <w:r>
        <w:rPr>
          <w:rFonts w:ascii="Times New Roman" w:hAnsi="Times New Roman"/>
          <w:bCs/>
        </w:rPr>
        <w:t xml:space="preserve">Aşağıdakilerden hangisi sürat birimi </w:t>
      </w:r>
      <w:r w:rsidRPr="000F365A">
        <w:rPr>
          <w:rFonts w:ascii="Times New Roman" w:hAnsi="Times New Roman"/>
          <w:b/>
          <w:bCs/>
          <w:u w:val="single"/>
        </w:rPr>
        <w:t>değildir?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</w:p>
    <w:p w:rsidR="00F15D2F" w:rsidRDefault="00F15D2F" w:rsidP="004A37B4">
      <w:pPr>
        <w:pStyle w:val="ListParagraph"/>
        <w:spacing w:after="0" w:line="240" w:lineRule="auto"/>
        <w:ind w:left="0"/>
        <w:rPr>
          <w:rFonts w:ascii="Times New Roman" w:hAnsi="Times New Roman"/>
          <w:bCs/>
          <w:noProof/>
          <w:lang w:eastAsia="tr-TR"/>
        </w:rPr>
      </w:pPr>
      <w:r>
        <w:rPr>
          <w:rFonts w:ascii="Times New Roman" w:hAnsi="Times New Roman"/>
          <w:bCs/>
          <w:noProof/>
          <w:lang w:eastAsia="tr-TR"/>
        </w:rPr>
        <w:t>A.desimetre/dakika</w:t>
      </w:r>
      <w:r>
        <w:rPr>
          <w:rFonts w:ascii="Times New Roman" w:hAnsi="Times New Roman"/>
          <w:bCs/>
          <w:noProof/>
          <w:lang w:eastAsia="tr-TR"/>
        </w:rPr>
        <w:tab/>
      </w:r>
      <w:r>
        <w:rPr>
          <w:rFonts w:ascii="Times New Roman" w:hAnsi="Times New Roman"/>
          <w:bCs/>
          <w:noProof/>
          <w:lang w:eastAsia="tr-TR"/>
        </w:rPr>
        <w:tab/>
        <w:t>B. metre/dakika</w:t>
      </w:r>
      <w:r>
        <w:rPr>
          <w:rFonts w:ascii="Times New Roman" w:hAnsi="Times New Roman"/>
          <w:bCs/>
          <w:noProof/>
          <w:lang w:eastAsia="tr-TR"/>
        </w:rPr>
        <w:br/>
        <w:t>C. metrexsaniye</w:t>
      </w:r>
      <w:r>
        <w:rPr>
          <w:rFonts w:ascii="Times New Roman" w:hAnsi="Times New Roman"/>
          <w:bCs/>
          <w:noProof/>
          <w:lang w:eastAsia="tr-TR"/>
        </w:rPr>
        <w:tab/>
      </w:r>
      <w:r>
        <w:rPr>
          <w:rFonts w:ascii="Times New Roman" w:hAnsi="Times New Roman"/>
          <w:bCs/>
          <w:noProof/>
          <w:lang w:eastAsia="tr-TR"/>
        </w:rPr>
        <w:tab/>
        <w:t>D. kilometre/saat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15. Aşağıda verilen kuvvetlerle ilgili verilen boşlukları doldurunuz.</w:t>
      </w: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shape id="_x0000_s1037" type="#_x0000_t202" style="position:absolute;margin-left:87.1pt;margin-top:-.2pt;width:171.85pt;height:91.85pt;z-index:251660288" strokecolor="white">
            <v:textbox>
              <w:txbxContent>
                <w:p w:rsidR="00F15D2F" w:rsidRPr="00D55AA4" w:rsidRDefault="00F15D2F" w:rsidP="004A37B4">
                  <w:pPr>
                    <w:rPr>
                      <w:rFonts w:ascii="Times New Roman" w:hAnsi="Times New Roman"/>
                    </w:rPr>
                  </w:pPr>
                  <w:r w:rsidRPr="00D55AA4">
                    <w:rPr>
                      <w:rFonts w:ascii="Times New Roman" w:hAnsi="Times New Roman"/>
                    </w:rPr>
                    <w:t>1.Şiddeti en büyük olan kuvvet…</w:t>
                  </w:r>
                  <w:r>
                    <w:rPr>
                      <w:rFonts w:ascii="Times New Roman" w:hAnsi="Times New Roman"/>
                    </w:rPr>
                    <w:t>.</w:t>
                  </w:r>
                  <w:r w:rsidRPr="00D55AA4">
                    <w:rPr>
                      <w:rFonts w:ascii="Times New Roman" w:hAnsi="Times New Roman"/>
                    </w:rPr>
                    <w:t>.. kuvvetidir.</w:t>
                  </w:r>
                  <w:r w:rsidRPr="00D55AA4">
                    <w:rPr>
                      <w:rFonts w:ascii="Times New Roman" w:hAnsi="Times New Roman"/>
                    </w:rPr>
                    <w:br/>
                    <w:t>2. F</w:t>
                  </w:r>
                  <w:r w:rsidRPr="00D55AA4">
                    <w:rPr>
                      <w:rFonts w:ascii="Times New Roman" w:hAnsi="Times New Roman"/>
                      <w:vertAlign w:val="subscript"/>
                    </w:rPr>
                    <w:t>2</w:t>
                  </w:r>
                  <w:r w:rsidRPr="00D55AA4">
                    <w:rPr>
                      <w:rFonts w:ascii="Times New Roman" w:hAnsi="Times New Roman"/>
                    </w:rPr>
                    <w:t xml:space="preserve"> kuvveti ile …</w:t>
                  </w:r>
                  <w:r>
                    <w:rPr>
                      <w:rFonts w:ascii="Times New Roman" w:hAnsi="Times New Roman"/>
                    </w:rPr>
                    <w:t>.…</w:t>
                  </w:r>
                  <w:r w:rsidRPr="00D55AA4">
                    <w:rPr>
                      <w:rFonts w:ascii="Times New Roman" w:hAnsi="Times New Roman"/>
                    </w:rPr>
                    <w:t xml:space="preserve">. </w:t>
                  </w:r>
                  <w:r>
                    <w:rPr>
                      <w:rFonts w:ascii="Times New Roman" w:hAnsi="Times New Roman"/>
                    </w:rPr>
                    <w:t>k</w:t>
                  </w:r>
                  <w:r w:rsidRPr="00D55AA4">
                    <w:rPr>
                      <w:rFonts w:ascii="Times New Roman" w:hAnsi="Times New Roman"/>
                    </w:rPr>
                    <w:t>uvveti eşit şiddettedir.</w:t>
                  </w:r>
                  <w:r w:rsidRPr="00D55AA4">
                    <w:rPr>
                      <w:rFonts w:ascii="Times New Roman" w:hAnsi="Times New Roman"/>
                    </w:rPr>
                    <w:br/>
                    <w:t>3. F</w:t>
                  </w:r>
                  <w:r w:rsidRPr="00D55AA4">
                    <w:rPr>
                      <w:rFonts w:ascii="Times New Roman" w:hAnsi="Times New Roman"/>
                      <w:vertAlign w:val="subscript"/>
                    </w:rPr>
                    <w:t>5</w:t>
                  </w:r>
                  <w:r w:rsidRPr="00D55AA4">
                    <w:rPr>
                      <w:rFonts w:ascii="Times New Roman" w:hAnsi="Times New Roman"/>
                    </w:rPr>
                    <w:t xml:space="preserve"> kuvveti ile …</w:t>
                  </w:r>
                  <w:r>
                    <w:rPr>
                      <w:rFonts w:ascii="Times New Roman" w:hAnsi="Times New Roman"/>
                    </w:rPr>
                    <w:t>……</w:t>
                  </w:r>
                  <w:r w:rsidRPr="00D55AA4">
                    <w:rPr>
                      <w:rFonts w:ascii="Times New Roman" w:hAnsi="Times New Roman"/>
                    </w:rPr>
                    <w:t xml:space="preserve">. </w:t>
                  </w:r>
                  <w:r>
                    <w:rPr>
                      <w:rFonts w:ascii="Times New Roman" w:hAnsi="Times New Roman"/>
                    </w:rPr>
                    <w:t>k</w:t>
                  </w:r>
                  <w:r w:rsidRPr="00D55AA4">
                    <w:rPr>
                      <w:rFonts w:ascii="Times New Roman" w:hAnsi="Times New Roman"/>
                    </w:rPr>
                    <w:t>uvveti aynı doğrultuda zıt yöndedir.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3"/>
        <w:gridCol w:w="283"/>
        <w:gridCol w:w="283"/>
        <w:gridCol w:w="283"/>
        <w:gridCol w:w="283"/>
        <w:gridCol w:w="283"/>
      </w:tblGrid>
      <w:tr w:rsidR="00F15D2F" w:rsidRPr="000F7843" w:rsidTr="002B2A1B">
        <w:trPr>
          <w:trHeight w:val="283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-4.4pt;margin-top:1.25pt;width:40.5pt;height:41.25pt;flip:y;z-index:251655168" o:connectortype="straigh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7.15pt;margin-top:1.25pt;width:0;height:27.7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15D2F" w:rsidRPr="000F7843" w:rsidTr="002B2A1B">
        <w:trPr>
          <w:trHeight w:val="283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tr-TR"/>
              </w:rPr>
              <w:pict>
                <v:shape id="_x0000_s1040" type="#_x0000_t32" style="position:absolute;margin-left:8.1pt;margin-top:.1pt;width:0;height:29.25pt;flip:y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15D2F" w:rsidRPr="000F7843" w:rsidTr="002B2A1B">
        <w:trPr>
          <w:trHeight w:val="283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15D2F" w:rsidRPr="000F7843" w:rsidTr="002B2A1B">
        <w:trPr>
          <w:trHeight w:val="283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15D2F" w:rsidRPr="000F7843" w:rsidTr="002B2A1B">
        <w:trPr>
          <w:trHeight w:val="283"/>
        </w:trPr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tr-TR"/>
              </w:rPr>
              <w:pict>
                <v:shape id="_x0000_s1041" type="#_x0000_t32" style="position:absolute;margin-left:6.85pt;margin-top:.4pt;width:14.25pt;height:0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7.8pt;margin-top:13.15pt;width:42.75pt;height:0;flip:x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</w:tcPr>
          <w:p w:rsidR="00F15D2F" w:rsidRPr="000F7843" w:rsidRDefault="00F15D2F" w:rsidP="002B2A1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</w:p>
    <w:p w:rsidR="00F15D2F" w:rsidRDefault="00F15D2F" w:rsidP="004A37B4">
      <w:pPr>
        <w:spacing w:after="0"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shape id="_x0000_s1043" type="#_x0000_t202" style="position:absolute;margin-left:-8.8pt;margin-top:6.2pt;width:272.15pt;height:87.3pt;z-index:251661312" strokecolor="white">
            <v:textbox style="mso-next-textbox:#_x0000_s1043">
              <w:txbxContent>
                <w:tbl>
                  <w:tblPr>
                    <w:tblW w:w="5211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0A0"/>
                  </w:tblPr>
                  <w:tblGrid>
                    <w:gridCol w:w="1242"/>
                    <w:gridCol w:w="1418"/>
                    <w:gridCol w:w="2551"/>
                  </w:tblGrid>
                  <w:tr w:rsidR="00F15D2F" w:rsidRPr="000F7843" w:rsidTr="000F7843">
                    <w:tc>
                      <w:tcPr>
                        <w:tcW w:w="1242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KUVVET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YÖN</w:t>
                        </w: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DOĞRULTU</w:t>
                        </w:r>
                      </w:p>
                    </w:tc>
                  </w:tr>
                  <w:tr w:rsidR="00F15D2F" w:rsidRPr="000F7843" w:rsidTr="000F7843">
                    <w:tc>
                      <w:tcPr>
                        <w:tcW w:w="1242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F</w:t>
                        </w:r>
                        <w:r w:rsidRPr="000F7843">
                          <w:rPr>
                            <w:rFonts w:ascii="Times New Roman" w:hAnsi="Times New Roman"/>
                            <w:bCs/>
                            <w:vertAlign w:val="subscript"/>
                          </w:rPr>
                          <w:t>1</w:t>
                        </w: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 xml:space="preserve"> kuveti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</w:tr>
                  <w:tr w:rsidR="00F15D2F" w:rsidRPr="000F7843" w:rsidTr="000F7843">
                    <w:tc>
                      <w:tcPr>
                        <w:tcW w:w="1242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F</w:t>
                        </w:r>
                        <w:r w:rsidRPr="000F7843">
                          <w:rPr>
                            <w:rFonts w:ascii="Times New Roman" w:hAnsi="Times New Roman"/>
                            <w:bCs/>
                            <w:vertAlign w:val="subscript"/>
                          </w:rPr>
                          <w:t>2</w:t>
                        </w: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 xml:space="preserve"> kuveti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</w:tr>
                  <w:tr w:rsidR="00F15D2F" w:rsidRPr="000F7843" w:rsidTr="000F7843">
                    <w:tc>
                      <w:tcPr>
                        <w:tcW w:w="1242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F</w:t>
                        </w:r>
                        <w:r w:rsidRPr="000F7843">
                          <w:rPr>
                            <w:rFonts w:ascii="Times New Roman" w:hAnsi="Times New Roman"/>
                            <w:bCs/>
                            <w:vertAlign w:val="subscript"/>
                          </w:rPr>
                          <w:t xml:space="preserve">3 </w:t>
                        </w: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kuveti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</w:tr>
                  <w:tr w:rsidR="00F15D2F" w:rsidRPr="000F7843" w:rsidTr="000F7843">
                    <w:tc>
                      <w:tcPr>
                        <w:tcW w:w="1242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F</w:t>
                        </w:r>
                        <w:r w:rsidRPr="000F7843">
                          <w:rPr>
                            <w:rFonts w:ascii="Times New Roman" w:hAnsi="Times New Roman"/>
                            <w:bCs/>
                            <w:vertAlign w:val="subscript"/>
                          </w:rPr>
                          <w:t>4</w:t>
                        </w: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 xml:space="preserve"> kuveti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</w:tr>
                  <w:tr w:rsidR="00F15D2F" w:rsidRPr="000F7843" w:rsidTr="000F7843">
                    <w:tc>
                      <w:tcPr>
                        <w:tcW w:w="1242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>F</w:t>
                        </w:r>
                        <w:r w:rsidRPr="000F7843">
                          <w:rPr>
                            <w:rFonts w:ascii="Times New Roman" w:hAnsi="Times New Roman"/>
                            <w:bCs/>
                            <w:vertAlign w:val="subscript"/>
                          </w:rPr>
                          <w:t>5</w:t>
                        </w:r>
                        <w:r w:rsidRPr="000F7843">
                          <w:rPr>
                            <w:rFonts w:ascii="Times New Roman" w:hAnsi="Times New Roman"/>
                            <w:bCs/>
                          </w:rPr>
                          <w:t xml:space="preserve"> kuveti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F15D2F" w:rsidRPr="000F7843" w:rsidRDefault="00F15D2F" w:rsidP="000F7843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</w:rPr>
                        </w:pPr>
                      </w:p>
                    </w:tc>
                  </w:tr>
                </w:tbl>
                <w:p w:rsidR="00F15D2F" w:rsidRDefault="00F15D2F" w:rsidP="004A37B4"/>
              </w:txbxContent>
            </v:textbox>
          </v:shape>
        </w:pict>
      </w:r>
    </w:p>
    <w:p w:rsidR="00F15D2F" w:rsidRDefault="00F15D2F" w:rsidP="004A37B4"/>
    <w:p w:rsidR="00F15D2F" w:rsidRDefault="00F15D2F" w:rsidP="002F1A2C">
      <w:pPr>
        <w:spacing w:after="0"/>
        <w:rPr>
          <w:rFonts w:ascii="Times New Roman" w:hAnsi="Times New Roman"/>
        </w:rPr>
      </w:pPr>
    </w:p>
    <w:sectPr w:rsidR="00F15D2F" w:rsidSect="004A37B4">
      <w:pgSz w:w="16838" w:h="11906" w:orient="landscape" w:code="9"/>
      <w:pgMar w:top="719" w:right="680" w:bottom="680" w:left="680" w:header="709" w:footer="709" w:gutter="0"/>
      <w:cols w:num="3" w:sep="1" w:space="46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D2F" w:rsidRDefault="00F15D2F" w:rsidP="00D42308">
      <w:pPr>
        <w:spacing w:after="0" w:line="240" w:lineRule="auto"/>
      </w:pPr>
      <w:r>
        <w:separator/>
      </w:r>
    </w:p>
  </w:endnote>
  <w:endnote w:type="continuationSeparator" w:id="0">
    <w:p w:rsidR="00F15D2F" w:rsidRDefault="00F15D2F" w:rsidP="00D42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D2F" w:rsidRDefault="00F15D2F" w:rsidP="00D42308">
      <w:pPr>
        <w:spacing w:after="0" w:line="240" w:lineRule="auto"/>
      </w:pPr>
      <w:r>
        <w:separator/>
      </w:r>
    </w:p>
  </w:footnote>
  <w:footnote w:type="continuationSeparator" w:id="0">
    <w:p w:rsidR="00F15D2F" w:rsidRDefault="00F15D2F" w:rsidP="00D42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AFD"/>
    <w:multiLevelType w:val="hybridMultilevel"/>
    <w:tmpl w:val="50BCA15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676E0E"/>
    <w:multiLevelType w:val="hybridMultilevel"/>
    <w:tmpl w:val="CBC6F48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355C03"/>
    <w:multiLevelType w:val="hybridMultilevel"/>
    <w:tmpl w:val="15B6598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544492"/>
    <w:multiLevelType w:val="hybridMultilevel"/>
    <w:tmpl w:val="CED2F24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BF5F44"/>
    <w:multiLevelType w:val="hybridMultilevel"/>
    <w:tmpl w:val="8D3CA9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2E1AE0"/>
    <w:multiLevelType w:val="hybridMultilevel"/>
    <w:tmpl w:val="ACE667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5734E5"/>
    <w:multiLevelType w:val="hybridMultilevel"/>
    <w:tmpl w:val="CBF879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A9503E"/>
    <w:multiLevelType w:val="hybridMultilevel"/>
    <w:tmpl w:val="45BC8B18"/>
    <w:lvl w:ilvl="0" w:tplc="BA4C80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6986F5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70422D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D040D1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25871A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801A0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102EBC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7ED83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76C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FF27687"/>
    <w:multiLevelType w:val="hybridMultilevel"/>
    <w:tmpl w:val="8FA2AE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0931904"/>
    <w:multiLevelType w:val="hybridMultilevel"/>
    <w:tmpl w:val="869EC3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34161E3"/>
    <w:multiLevelType w:val="hybridMultilevel"/>
    <w:tmpl w:val="1408EA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420214"/>
    <w:multiLevelType w:val="hybridMultilevel"/>
    <w:tmpl w:val="78E2DD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CF2"/>
    <w:rsid w:val="0000530E"/>
    <w:rsid w:val="000425F7"/>
    <w:rsid w:val="00044353"/>
    <w:rsid w:val="000463A9"/>
    <w:rsid w:val="000A56A2"/>
    <w:rsid w:val="000C26A7"/>
    <w:rsid w:val="000C640B"/>
    <w:rsid w:val="000F365A"/>
    <w:rsid w:val="000F7843"/>
    <w:rsid w:val="00101708"/>
    <w:rsid w:val="00114B54"/>
    <w:rsid w:val="001A39AA"/>
    <w:rsid w:val="001D03F6"/>
    <w:rsid w:val="002456AD"/>
    <w:rsid w:val="00251106"/>
    <w:rsid w:val="002B2A1B"/>
    <w:rsid w:val="002C648F"/>
    <w:rsid w:val="002E486B"/>
    <w:rsid w:val="002F1A2C"/>
    <w:rsid w:val="00300855"/>
    <w:rsid w:val="0033729A"/>
    <w:rsid w:val="00364DDC"/>
    <w:rsid w:val="003B4392"/>
    <w:rsid w:val="003C5479"/>
    <w:rsid w:val="00421F32"/>
    <w:rsid w:val="0044709D"/>
    <w:rsid w:val="004742FC"/>
    <w:rsid w:val="004831EC"/>
    <w:rsid w:val="00491433"/>
    <w:rsid w:val="004A37B4"/>
    <w:rsid w:val="004D05A9"/>
    <w:rsid w:val="005A202B"/>
    <w:rsid w:val="005E110C"/>
    <w:rsid w:val="005E3793"/>
    <w:rsid w:val="00624CDB"/>
    <w:rsid w:val="0063382E"/>
    <w:rsid w:val="00634ACB"/>
    <w:rsid w:val="00640EF8"/>
    <w:rsid w:val="00650B35"/>
    <w:rsid w:val="006545E9"/>
    <w:rsid w:val="006579B9"/>
    <w:rsid w:val="006744FB"/>
    <w:rsid w:val="00680E3D"/>
    <w:rsid w:val="006B1EA9"/>
    <w:rsid w:val="006F3C45"/>
    <w:rsid w:val="006F40CA"/>
    <w:rsid w:val="00727CF9"/>
    <w:rsid w:val="0073338C"/>
    <w:rsid w:val="007377B8"/>
    <w:rsid w:val="00741A9B"/>
    <w:rsid w:val="00765947"/>
    <w:rsid w:val="00774B75"/>
    <w:rsid w:val="007B0322"/>
    <w:rsid w:val="007D1804"/>
    <w:rsid w:val="00862936"/>
    <w:rsid w:val="00881AA3"/>
    <w:rsid w:val="008A38A6"/>
    <w:rsid w:val="0090780E"/>
    <w:rsid w:val="00930F02"/>
    <w:rsid w:val="00961AF7"/>
    <w:rsid w:val="00975DC9"/>
    <w:rsid w:val="00986CC1"/>
    <w:rsid w:val="009A0A87"/>
    <w:rsid w:val="009B3A4A"/>
    <w:rsid w:val="00A10A21"/>
    <w:rsid w:val="00A35577"/>
    <w:rsid w:val="00A82396"/>
    <w:rsid w:val="00A8512C"/>
    <w:rsid w:val="00AB4FD1"/>
    <w:rsid w:val="00B44746"/>
    <w:rsid w:val="00B665E7"/>
    <w:rsid w:val="00C04297"/>
    <w:rsid w:val="00C14456"/>
    <w:rsid w:val="00C8028B"/>
    <w:rsid w:val="00C84F76"/>
    <w:rsid w:val="00D17345"/>
    <w:rsid w:val="00D17F8F"/>
    <w:rsid w:val="00D34438"/>
    <w:rsid w:val="00D42308"/>
    <w:rsid w:val="00D55AA4"/>
    <w:rsid w:val="00D62CF2"/>
    <w:rsid w:val="00D9156A"/>
    <w:rsid w:val="00DA30F2"/>
    <w:rsid w:val="00DB65AE"/>
    <w:rsid w:val="00DD3031"/>
    <w:rsid w:val="00DE3F44"/>
    <w:rsid w:val="00E46758"/>
    <w:rsid w:val="00E85460"/>
    <w:rsid w:val="00E9182E"/>
    <w:rsid w:val="00E94850"/>
    <w:rsid w:val="00EB7953"/>
    <w:rsid w:val="00EC1F1E"/>
    <w:rsid w:val="00EE242F"/>
    <w:rsid w:val="00EF5115"/>
    <w:rsid w:val="00F046D6"/>
    <w:rsid w:val="00F15D2F"/>
    <w:rsid w:val="00F31944"/>
    <w:rsid w:val="00F70C56"/>
    <w:rsid w:val="00F92A24"/>
    <w:rsid w:val="00F95707"/>
    <w:rsid w:val="00FE4443"/>
    <w:rsid w:val="00FF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3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62CF2"/>
    <w:pPr>
      <w:ind w:left="720"/>
      <w:contextualSpacing/>
    </w:pPr>
  </w:style>
  <w:style w:type="table" w:styleId="TableGrid">
    <w:name w:val="Table Grid"/>
    <w:basedOn w:val="TableNormal"/>
    <w:uiPriority w:val="99"/>
    <w:rsid w:val="00421F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E3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3F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42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230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42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230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2</Pages>
  <Words>593</Words>
  <Characters>3383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fatih</cp:lastModifiedBy>
  <cp:revision>46</cp:revision>
  <cp:lastPrinted>2013-11-29T13:23:00Z</cp:lastPrinted>
  <dcterms:created xsi:type="dcterms:W3CDTF">2013-11-28T17:06:00Z</dcterms:created>
  <dcterms:modified xsi:type="dcterms:W3CDTF">2013-12-08T14:44:00Z</dcterms:modified>
</cp:coreProperties>
</file>