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544" w:rsidRPr="00BC7EFD" w:rsidRDefault="00C60544" w:rsidP="00BC7EFD">
      <w:pPr>
        <w:pStyle w:val="NoSpacing"/>
        <w:jc w:val="center"/>
        <w:rPr>
          <w:b/>
        </w:rPr>
      </w:pPr>
      <w:r>
        <w:rPr>
          <w:b/>
        </w:rPr>
        <w:t>………</w:t>
      </w:r>
      <w:r w:rsidRPr="00BC7EFD">
        <w:rPr>
          <w:b/>
        </w:rPr>
        <w:t xml:space="preserve"> EĞİTİM-ÖĞRETİM YILI ŞAİR NEFİ ORTAOKULU</w:t>
      </w:r>
    </w:p>
    <w:p w:rsidR="00C60544" w:rsidRPr="00BC7EFD" w:rsidRDefault="00C60544" w:rsidP="00BC7EFD">
      <w:pPr>
        <w:pStyle w:val="NoSpacing"/>
        <w:jc w:val="center"/>
        <w:rPr>
          <w:b/>
        </w:rPr>
      </w:pPr>
      <w:r w:rsidRPr="00BC7EFD">
        <w:rPr>
          <w:b/>
        </w:rPr>
        <w:t>7. SINIF FEN VE TEKNOLOJİ DERSİ 1. DÖNEM 3. YAZILI YOKLAMA</w:t>
      </w:r>
    </w:p>
    <w:p w:rsidR="00C60544" w:rsidRPr="00BC7EFD" w:rsidRDefault="00C60544" w:rsidP="00EF34B0">
      <w:pPr>
        <w:pStyle w:val="NoSpacing"/>
        <w:rPr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4" o:spid="_x0000_s1026" type="#_x0000_t75" style="position:absolute;margin-left:452.1pt;margin-top:2.35pt;width:99.85pt;height:72.95pt;z-index:-251666432;visibility:visible">
            <v:imagedata r:id="rId7" o:title=""/>
          </v:shape>
        </w:pict>
      </w:r>
      <w:r w:rsidRPr="00BC7EFD">
        <w:rPr>
          <w:sz w:val="22"/>
          <w:szCs w:val="22"/>
        </w:rPr>
        <w:t>Adı:                               Soyadı:                               Sınıfı:</w:t>
      </w:r>
    </w:p>
    <w:p w:rsidR="00C60544" w:rsidRPr="00BC7EFD" w:rsidRDefault="00C60544" w:rsidP="00EF34B0">
      <w:pPr>
        <w:pStyle w:val="NoSpacing"/>
        <w:rPr>
          <w:b/>
          <w:sz w:val="22"/>
          <w:szCs w:val="22"/>
        </w:rPr>
        <w:sectPr w:rsidR="00C60544" w:rsidRPr="00BC7EFD" w:rsidSect="00BC7EFD">
          <w:pgSz w:w="11906" w:h="16838"/>
          <w:pgMar w:top="567" w:right="567" w:bottom="567" w:left="567" w:header="0" w:footer="0" w:gutter="0"/>
          <w:cols w:space="708"/>
          <w:docGrid w:linePitch="360"/>
        </w:sectPr>
      </w:pPr>
    </w:p>
    <w:p w:rsidR="00C60544" w:rsidRPr="00BC7EFD" w:rsidRDefault="00C60544" w:rsidP="00EF34B0">
      <w:pPr>
        <w:pStyle w:val="NoSpacing"/>
        <w:rPr>
          <w:sz w:val="22"/>
          <w:szCs w:val="22"/>
        </w:rPr>
      </w:pPr>
      <w:r w:rsidRPr="00BC7EFD">
        <w:rPr>
          <w:b/>
          <w:sz w:val="22"/>
          <w:szCs w:val="22"/>
        </w:rPr>
        <w:t>A) Aşağıdaki cümlelerde boş bırakılan yerleri uygun sözcüklerle tamamlayınız</w:t>
      </w:r>
      <w:r w:rsidRPr="00BC7EFD">
        <w:rPr>
          <w:sz w:val="22"/>
          <w:szCs w:val="22"/>
        </w:rPr>
        <w:t>. (2’şer puan)</w:t>
      </w:r>
    </w:p>
    <w:p w:rsidR="00C60544" w:rsidRPr="00BC7EFD" w:rsidRDefault="00C60544" w:rsidP="00CB4D57">
      <w:pPr>
        <w:pStyle w:val="NoSpacing"/>
        <w:rPr>
          <w:sz w:val="22"/>
          <w:szCs w:val="22"/>
        </w:rPr>
      </w:pPr>
      <w:r w:rsidRPr="00BC7EFD">
        <w:rPr>
          <w:sz w:val="22"/>
          <w:szCs w:val="22"/>
        </w:rPr>
        <w:t>(</w:t>
      </w:r>
      <w:r w:rsidRPr="00BC7EFD">
        <w:rPr>
          <w:bCs/>
          <w:sz w:val="22"/>
          <w:szCs w:val="22"/>
        </w:rPr>
        <w:t>●eğim ●elektroskop ●enerji ●yıldırım ●joule ●W ●insülin ●Karaciğer ●Böbrek ●kinetik ●esnek ●potansiyel ●ampermetre)</w:t>
      </w:r>
    </w:p>
    <w:p w:rsidR="00C60544" w:rsidRPr="00BC7EFD" w:rsidRDefault="00C60544" w:rsidP="00CB4D57">
      <w:pPr>
        <w:pStyle w:val="NoSpacing"/>
        <w:rPr>
          <w:sz w:val="22"/>
          <w:szCs w:val="22"/>
        </w:rPr>
      </w:pPr>
      <w:r w:rsidRPr="00BC7EFD">
        <w:rPr>
          <w:b/>
          <w:sz w:val="22"/>
          <w:szCs w:val="22"/>
        </w:rPr>
        <w:t>1.</w:t>
      </w:r>
      <w:r w:rsidRPr="00BC7EFD">
        <w:rPr>
          <w:sz w:val="22"/>
          <w:szCs w:val="22"/>
        </w:rPr>
        <w:t xml:space="preserve"> Bir cismin elektrikle yüklü olup olmadığını yüklü ise hangi cins elektrikle yüklü olduğunu bulmamıza yarayan alete ……………………………  denir.</w:t>
      </w:r>
    </w:p>
    <w:p w:rsidR="00C60544" w:rsidRPr="00BC7EFD" w:rsidRDefault="00C60544" w:rsidP="00CB4D57">
      <w:pPr>
        <w:pStyle w:val="NoSpacing"/>
        <w:rPr>
          <w:sz w:val="22"/>
          <w:szCs w:val="22"/>
        </w:rPr>
      </w:pPr>
      <w:r w:rsidRPr="00BC7EFD">
        <w:rPr>
          <w:b/>
          <w:sz w:val="22"/>
          <w:szCs w:val="22"/>
        </w:rPr>
        <w:t>2.</w:t>
      </w:r>
      <w:r w:rsidRPr="00BC7EFD">
        <w:rPr>
          <w:sz w:val="22"/>
          <w:szCs w:val="22"/>
        </w:rPr>
        <w:t xml:space="preserve"> ……………., kan içindeki zararlı atıkları ve üreyi süzerek idrar şeklinde vücuttan</w:t>
      </w:r>
      <w:r w:rsidRPr="00BC7EFD">
        <w:rPr>
          <w:b/>
          <w:sz w:val="22"/>
          <w:szCs w:val="22"/>
        </w:rPr>
        <w:t xml:space="preserve"> </w:t>
      </w:r>
      <w:r w:rsidRPr="00BC7EFD">
        <w:rPr>
          <w:sz w:val="22"/>
          <w:szCs w:val="22"/>
        </w:rPr>
        <w:t>uzaklaştırır</w:t>
      </w:r>
      <w:r w:rsidRPr="00BC7EFD">
        <w:rPr>
          <w:b/>
          <w:sz w:val="22"/>
          <w:szCs w:val="22"/>
        </w:rPr>
        <w:t>.</w:t>
      </w:r>
    </w:p>
    <w:p w:rsidR="00C60544" w:rsidRPr="00BC7EFD" w:rsidRDefault="00C60544" w:rsidP="00EF34B0">
      <w:pPr>
        <w:pStyle w:val="NoSpacing"/>
        <w:rPr>
          <w:sz w:val="22"/>
          <w:szCs w:val="22"/>
        </w:rPr>
      </w:pPr>
      <w:r w:rsidRPr="00BC7EFD">
        <w:rPr>
          <w:b/>
          <w:sz w:val="22"/>
          <w:szCs w:val="22"/>
        </w:rPr>
        <w:t>3.</w:t>
      </w:r>
      <w:r w:rsidRPr="00BC7EFD">
        <w:rPr>
          <w:sz w:val="22"/>
          <w:szCs w:val="22"/>
        </w:rPr>
        <w:t xml:space="preserve"> İş birimi …………….. olup ………………. ile gösterilir.</w:t>
      </w:r>
    </w:p>
    <w:p w:rsidR="00C60544" w:rsidRPr="00BC7EFD" w:rsidRDefault="00C60544" w:rsidP="00CB4D57">
      <w:pPr>
        <w:pStyle w:val="NoSpacing"/>
        <w:rPr>
          <w:b/>
          <w:sz w:val="22"/>
          <w:szCs w:val="22"/>
        </w:rPr>
      </w:pPr>
      <w:r w:rsidRPr="00BC7EFD">
        <w:rPr>
          <w:b/>
          <w:sz w:val="22"/>
          <w:szCs w:val="22"/>
        </w:rPr>
        <w:t>4.</w:t>
      </w:r>
      <w:r w:rsidRPr="00BC7EFD">
        <w:rPr>
          <w:sz w:val="22"/>
          <w:szCs w:val="22"/>
        </w:rPr>
        <w:t xml:space="preserve"> Bir cisim hareket halinde iken  ……………..  enerjiye; konumundan dolayı ………………. enerjiye  sahiptir.</w:t>
      </w:r>
    </w:p>
    <w:p w:rsidR="00C60544" w:rsidRPr="00BC7EFD" w:rsidRDefault="00C60544" w:rsidP="00CB4D57">
      <w:pPr>
        <w:pStyle w:val="NoSpacing"/>
        <w:rPr>
          <w:b/>
          <w:sz w:val="22"/>
          <w:szCs w:val="22"/>
        </w:rPr>
      </w:pPr>
      <w:r w:rsidRPr="00BC7EFD">
        <w:rPr>
          <w:b/>
          <w:sz w:val="22"/>
          <w:szCs w:val="22"/>
        </w:rPr>
        <w:t>5.</w:t>
      </w:r>
      <w:r w:rsidRPr="00BC7EFD">
        <w:rPr>
          <w:sz w:val="22"/>
          <w:szCs w:val="22"/>
        </w:rPr>
        <w:t xml:space="preserve"> </w:t>
      </w:r>
      <w:r>
        <w:rPr>
          <w:sz w:val="22"/>
          <w:szCs w:val="22"/>
        </w:rPr>
        <w:t>Yeryüzü ile bulutlar</w:t>
      </w:r>
      <w:r w:rsidRPr="00BC7EFD">
        <w:rPr>
          <w:sz w:val="22"/>
          <w:szCs w:val="22"/>
        </w:rPr>
        <w:t xml:space="preserve"> arasındaki yük alış verişine ……………… denir.</w:t>
      </w:r>
    </w:p>
    <w:p w:rsidR="00C60544" w:rsidRPr="00BC7EFD" w:rsidRDefault="00C60544" w:rsidP="00EF34B0">
      <w:pPr>
        <w:pStyle w:val="NoSpacing"/>
        <w:rPr>
          <w:sz w:val="22"/>
          <w:szCs w:val="22"/>
        </w:rPr>
      </w:pPr>
      <w:r w:rsidRPr="00BC7EFD">
        <w:rPr>
          <w:b/>
          <w:sz w:val="22"/>
          <w:szCs w:val="22"/>
        </w:rPr>
        <w:t>6.</w:t>
      </w:r>
      <w:r w:rsidRPr="00BC7EFD">
        <w:rPr>
          <w:sz w:val="22"/>
          <w:szCs w:val="22"/>
        </w:rPr>
        <w:t xml:space="preserve"> Kan şekerinin azalmasını sağlayan ……………….. hormonudur.</w:t>
      </w:r>
    </w:p>
    <w:p w:rsidR="00C60544" w:rsidRPr="00BC7EFD" w:rsidRDefault="00C60544" w:rsidP="00EF34B0">
      <w:pPr>
        <w:pStyle w:val="NoSpacing"/>
        <w:rPr>
          <w:sz w:val="22"/>
          <w:szCs w:val="22"/>
        </w:rPr>
      </w:pPr>
      <w:r w:rsidRPr="00BC7EFD">
        <w:rPr>
          <w:b/>
          <w:sz w:val="22"/>
          <w:szCs w:val="22"/>
        </w:rPr>
        <w:t>7.</w:t>
      </w:r>
      <w:r w:rsidRPr="00BC7EFD">
        <w:rPr>
          <w:sz w:val="22"/>
          <w:szCs w:val="22"/>
        </w:rPr>
        <w:t xml:space="preserve"> …………….. safranın üretilmesini sağlayan organdır.</w:t>
      </w:r>
    </w:p>
    <w:p w:rsidR="00C60544" w:rsidRPr="00BC7EFD" w:rsidRDefault="00C60544" w:rsidP="00EF34B0">
      <w:pPr>
        <w:pStyle w:val="NoSpacing"/>
        <w:rPr>
          <w:sz w:val="22"/>
          <w:szCs w:val="22"/>
        </w:rPr>
      </w:pPr>
      <w:r w:rsidRPr="00BC7EFD">
        <w:rPr>
          <w:b/>
          <w:sz w:val="22"/>
          <w:szCs w:val="22"/>
        </w:rPr>
        <w:t>8.</w:t>
      </w:r>
      <w:r w:rsidRPr="00BC7EFD">
        <w:rPr>
          <w:sz w:val="22"/>
          <w:szCs w:val="22"/>
        </w:rPr>
        <w:t xml:space="preserve"> Etki eden kuvvet ortadan kaldırıldığında şekillerinin eski haline gelmesinin nedeni bu cisimlerin …………….  olmalarıdır.</w:t>
      </w:r>
    </w:p>
    <w:p w:rsidR="00C60544" w:rsidRPr="00BC7EFD" w:rsidRDefault="00C60544" w:rsidP="00EF34B0">
      <w:pPr>
        <w:pStyle w:val="NoSpacing"/>
        <w:rPr>
          <w:sz w:val="22"/>
          <w:szCs w:val="22"/>
        </w:rPr>
      </w:pPr>
      <w:r w:rsidRPr="00BC7EFD">
        <w:rPr>
          <w:b/>
          <w:sz w:val="22"/>
          <w:szCs w:val="22"/>
        </w:rPr>
        <w:t>9.</w:t>
      </w:r>
      <w:r w:rsidRPr="00BC7EFD">
        <w:rPr>
          <w:sz w:val="22"/>
          <w:szCs w:val="22"/>
        </w:rPr>
        <w:t xml:space="preserve"> Devredeki akım şiddetini ölçen alete ………………………….. denir.</w:t>
      </w:r>
    </w:p>
    <w:p w:rsidR="00C60544" w:rsidRPr="00BC7EFD" w:rsidRDefault="00C60544" w:rsidP="00EF34B0">
      <w:pPr>
        <w:pStyle w:val="NoSpacing"/>
        <w:rPr>
          <w:sz w:val="22"/>
          <w:szCs w:val="22"/>
        </w:rPr>
      </w:pPr>
      <w:r w:rsidRPr="00BC7EFD">
        <w:rPr>
          <w:b/>
          <w:sz w:val="22"/>
          <w:szCs w:val="22"/>
        </w:rPr>
        <w:t>10.</w:t>
      </w:r>
      <w:r w:rsidRPr="00BC7EFD">
        <w:rPr>
          <w:sz w:val="22"/>
          <w:szCs w:val="22"/>
        </w:rPr>
        <w:t xml:space="preserve"> Eğik düzlem kullanan bir usta, eğik düzlemin  ………….. ini  arttırırsa daha az ………….. harcar.</w:t>
      </w:r>
    </w:p>
    <w:p w:rsidR="00C60544" w:rsidRPr="00BC7EFD" w:rsidRDefault="00C60544" w:rsidP="00EF34B0">
      <w:pPr>
        <w:pStyle w:val="NoSpacing"/>
        <w:rPr>
          <w:sz w:val="22"/>
          <w:szCs w:val="22"/>
        </w:rPr>
      </w:pPr>
    </w:p>
    <w:p w:rsidR="00C60544" w:rsidRPr="00BC7EFD" w:rsidRDefault="00C60544" w:rsidP="00EF34B0">
      <w:pPr>
        <w:pStyle w:val="NoSpacing"/>
        <w:rPr>
          <w:sz w:val="22"/>
          <w:szCs w:val="22"/>
        </w:rPr>
      </w:pPr>
      <w:r w:rsidRPr="00BC7EFD">
        <w:rPr>
          <w:b/>
          <w:sz w:val="22"/>
          <w:szCs w:val="22"/>
        </w:rPr>
        <w:t>B) Aşağıdaki ifadelerden doğru olanların yanına (D), yanlış olanların yanına (Y) yazın.</w:t>
      </w:r>
      <w:r w:rsidRPr="00BC7EFD">
        <w:rPr>
          <w:sz w:val="22"/>
          <w:szCs w:val="22"/>
        </w:rPr>
        <w:t>(1’er puan)</w:t>
      </w:r>
    </w:p>
    <w:p w:rsidR="00C60544" w:rsidRPr="00BC7EFD" w:rsidRDefault="00C60544" w:rsidP="00EF34B0">
      <w:pPr>
        <w:pStyle w:val="NoSpacing"/>
        <w:rPr>
          <w:sz w:val="22"/>
          <w:szCs w:val="22"/>
        </w:rPr>
      </w:pPr>
      <w:r w:rsidRPr="00BC7EFD">
        <w:rPr>
          <w:b/>
          <w:sz w:val="22"/>
          <w:szCs w:val="22"/>
        </w:rPr>
        <w:t>1.</w:t>
      </w:r>
      <w:r w:rsidRPr="00BC7EFD">
        <w:rPr>
          <w:sz w:val="22"/>
          <w:szCs w:val="22"/>
        </w:rPr>
        <w:t xml:space="preserve"> (   ) Binaları yıldırımdan koruyan araçlara paratoner denir.</w:t>
      </w:r>
    </w:p>
    <w:p w:rsidR="00C60544" w:rsidRPr="00BC7EFD" w:rsidRDefault="00C60544" w:rsidP="00EF34B0">
      <w:pPr>
        <w:pStyle w:val="NoSpacing"/>
        <w:rPr>
          <w:sz w:val="22"/>
          <w:szCs w:val="22"/>
        </w:rPr>
      </w:pPr>
      <w:r w:rsidRPr="00BC7EFD">
        <w:rPr>
          <w:b/>
          <w:sz w:val="22"/>
          <w:szCs w:val="22"/>
        </w:rPr>
        <w:t>2.</w:t>
      </w:r>
      <w:r w:rsidRPr="00BC7EFD">
        <w:rPr>
          <w:sz w:val="22"/>
          <w:szCs w:val="22"/>
        </w:rPr>
        <w:t xml:space="preserve"> (   ) Zıt yüklü cisimler birbirini iter.</w:t>
      </w:r>
    </w:p>
    <w:p w:rsidR="00C60544" w:rsidRPr="00BC7EFD" w:rsidRDefault="00C60544" w:rsidP="00EF34B0">
      <w:pPr>
        <w:pStyle w:val="NoSpacing"/>
        <w:rPr>
          <w:sz w:val="22"/>
          <w:szCs w:val="22"/>
        </w:rPr>
      </w:pPr>
      <w:r w:rsidRPr="00BC7EFD">
        <w:rPr>
          <w:b/>
          <w:sz w:val="22"/>
          <w:szCs w:val="22"/>
        </w:rPr>
        <w:t>3.</w:t>
      </w:r>
      <w:r w:rsidRPr="00BC7EFD">
        <w:rPr>
          <w:sz w:val="22"/>
          <w:szCs w:val="22"/>
        </w:rPr>
        <w:t xml:space="preserve"> (   ) Elektrik akımının yönü üretecin pozitif kutbundan negatif kutbuna doğrudur.</w:t>
      </w:r>
    </w:p>
    <w:p w:rsidR="00C60544" w:rsidRPr="00BC7EFD" w:rsidRDefault="00C60544" w:rsidP="00EF34B0">
      <w:pPr>
        <w:pStyle w:val="NoSpacing"/>
        <w:rPr>
          <w:sz w:val="22"/>
          <w:szCs w:val="22"/>
        </w:rPr>
      </w:pPr>
      <w:r w:rsidRPr="00BC7EFD">
        <w:rPr>
          <w:b/>
          <w:sz w:val="22"/>
          <w:szCs w:val="22"/>
        </w:rPr>
        <w:t>4.</w:t>
      </w:r>
      <w:r w:rsidRPr="00BC7EFD">
        <w:rPr>
          <w:sz w:val="22"/>
          <w:szCs w:val="22"/>
        </w:rPr>
        <w:t xml:space="preserve"> (   ) Limon gördüğümüzde ağzımızın sulanması sonradan kazanılmış bir reflekstir.</w:t>
      </w:r>
    </w:p>
    <w:p w:rsidR="00C60544" w:rsidRPr="00BC7EFD" w:rsidRDefault="00C60544" w:rsidP="00EF34B0">
      <w:pPr>
        <w:pStyle w:val="NoSpacing"/>
        <w:rPr>
          <w:sz w:val="22"/>
          <w:szCs w:val="22"/>
        </w:rPr>
      </w:pPr>
      <w:r w:rsidRPr="00BC7EFD">
        <w:rPr>
          <w:b/>
          <w:sz w:val="22"/>
          <w:szCs w:val="22"/>
        </w:rPr>
        <w:t>5.</w:t>
      </w:r>
      <w:r w:rsidRPr="00BC7EFD">
        <w:rPr>
          <w:sz w:val="22"/>
          <w:szCs w:val="22"/>
        </w:rPr>
        <w:t xml:space="preserve"> (   ) Cam çubuk ipek kumaşa sürtülerek negatif yükle yüklenir.     </w:t>
      </w:r>
    </w:p>
    <w:p w:rsidR="00C60544" w:rsidRPr="00BC7EFD" w:rsidRDefault="00C60544" w:rsidP="00EF34B0">
      <w:pPr>
        <w:pStyle w:val="NoSpacing"/>
        <w:rPr>
          <w:sz w:val="22"/>
          <w:szCs w:val="22"/>
        </w:rPr>
      </w:pPr>
      <w:r w:rsidRPr="00BC7EFD">
        <w:rPr>
          <w:b/>
          <w:sz w:val="22"/>
          <w:szCs w:val="22"/>
        </w:rPr>
        <w:t>6.</w:t>
      </w:r>
      <w:r w:rsidRPr="00BC7EFD">
        <w:rPr>
          <w:sz w:val="22"/>
          <w:szCs w:val="22"/>
        </w:rPr>
        <w:t xml:space="preserve"> (   ) Çiğneme ile yiyeceklerin parçalanması kimyasal sindirime örnektir.</w:t>
      </w:r>
    </w:p>
    <w:p w:rsidR="00C60544" w:rsidRPr="00BC7EFD" w:rsidRDefault="00C60544" w:rsidP="00EF34B0">
      <w:pPr>
        <w:pStyle w:val="NoSpacing"/>
        <w:rPr>
          <w:sz w:val="22"/>
          <w:szCs w:val="22"/>
        </w:rPr>
      </w:pPr>
      <w:r w:rsidRPr="00BC7EFD">
        <w:rPr>
          <w:b/>
          <w:sz w:val="22"/>
          <w:szCs w:val="22"/>
        </w:rPr>
        <w:t>7.</w:t>
      </w:r>
      <w:r w:rsidRPr="00BC7EFD">
        <w:rPr>
          <w:sz w:val="22"/>
          <w:szCs w:val="22"/>
        </w:rPr>
        <w:t xml:space="preserve"> (   ) Seri bağlı bir devrede pil sayısı sabit kalmak koşuluyla ampul sayısı artarsa ampulün parlaklığı azalır.</w:t>
      </w:r>
    </w:p>
    <w:p w:rsidR="00C60544" w:rsidRPr="00BC7EFD" w:rsidRDefault="00C60544" w:rsidP="00EF34B0">
      <w:pPr>
        <w:pStyle w:val="NoSpacing"/>
        <w:rPr>
          <w:sz w:val="22"/>
          <w:szCs w:val="22"/>
        </w:rPr>
      </w:pPr>
      <w:r w:rsidRPr="00BC7EFD">
        <w:rPr>
          <w:b/>
          <w:sz w:val="22"/>
          <w:szCs w:val="22"/>
        </w:rPr>
        <w:t>8.</w:t>
      </w:r>
      <w:r w:rsidRPr="00BC7EFD">
        <w:rPr>
          <w:sz w:val="22"/>
          <w:szCs w:val="22"/>
        </w:rPr>
        <w:t xml:space="preserve"> (   ) Bir cismin iş yapabilmesi için uygulanan kuvvet doğrultusunda yol alması gerekir.</w:t>
      </w:r>
    </w:p>
    <w:p w:rsidR="00C60544" w:rsidRPr="00BC7EFD" w:rsidRDefault="00C60544" w:rsidP="00EF34B0">
      <w:pPr>
        <w:pStyle w:val="NoSpacing"/>
        <w:rPr>
          <w:sz w:val="22"/>
          <w:szCs w:val="22"/>
        </w:rPr>
      </w:pPr>
      <w:r w:rsidRPr="00BC7EFD">
        <w:rPr>
          <w:b/>
          <w:sz w:val="22"/>
          <w:szCs w:val="22"/>
        </w:rPr>
        <w:t>9.</w:t>
      </w:r>
      <w:r w:rsidRPr="00BC7EFD">
        <w:rPr>
          <w:sz w:val="22"/>
          <w:szCs w:val="22"/>
        </w:rPr>
        <w:t xml:space="preserve"> (   ) Yay kendisini geren cisme eşit büyüklükte ve zıt yönde kuvvet uygular.</w:t>
      </w:r>
    </w:p>
    <w:p w:rsidR="00C60544" w:rsidRDefault="00C60544" w:rsidP="00EF34B0">
      <w:pPr>
        <w:pStyle w:val="NoSpacing"/>
        <w:rPr>
          <w:sz w:val="22"/>
          <w:szCs w:val="22"/>
        </w:rPr>
      </w:pPr>
      <w:r w:rsidRPr="00BC7EFD">
        <w:rPr>
          <w:b/>
          <w:sz w:val="22"/>
          <w:szCs w:val="22"/>
        </w:rPr>
        <w:t>10.</w:t>
      </w:r>
      <w:r w:rsidRPr="00BC7EFD">
        <w:rPr>
          <w:sz w:val="22"/>
          <w:szCs w:val="22"/>
        </w:rPr>
        <w:t>(   ) Nötr bir cisme pozitif yüklü bir cisim dokundurulduğunda nötr cisim negatif yüklenir.</w:t>
      </w:r>
    </w:p>
    <w:p w:rsidR="00C60544" w:rsidRDefault="00C60544" w:rsidP="00EF34B0">
      <w:pPr>
        <w:pStyle w:val="NoSpacing"/>
        <w:rPr>
          <w:b/>
          <w:sz w:val="22"/>
          <w:szCs w:val="22"/>
        </w:rPr>
      </w:pPr>
      <w:r w:rsidRPr="00BC7EFD">
        <w:rPr>
          <w:b/>
          <w:sz w:val="22"/>
          <w:szCs w:val="22"/>
        </w:rPr>
        <w:t>C) Aşağıdaki çoktan seçmeli soruları cevaplayınız. (3’er puan)</w:t>
      </w:r>
    </w:p>
    <w:p w:rsidR="00C60544" w:rsidRPr="00BC7EFD" w:rsidRDefault="00C60544" w:rsidP="00BC7EFD">
      <w:pPr>
        <w:pStyle w:val="NoSpacing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</w:t>
      </w:r>
      <w:r w:rsidRPr="00BC7EFD">
        <w:rPr>
          <w:b/>
          <w:sz w:val="22"/>
          <w:szCs w:val="22"/>
        </w:rPr>
        <w:t xml:space="preserve">Gerilim – Akım değerleri grafikte </w:t>
      </w:r>
    </w:p>
    <w:p w:rsidR="00C60544" w:rsidRPr="00BC7EFD" w:rsidRDefault="00C60544" w:rsidP="00BC7EFD">
      <w:pPr>
        <w:pStyle w:val="NoSpacing"/>
        <w:rPr>
          <w:b/>
          <w:sz w:val="22"/>
          <w:szCs w:val="22"/>
        </w:rPr>
      </w:pPr>
      <w:r w:rsidRPr="00BC7EFD">
        <w:rPr>
          <w:b/>
          <w:sz w:val="22"/>
          <w:szCs w:val="22"/>
        </w:rPr>
        <w:t>verilen Y ve Z ampullerinin dirençleri</w:t>
      </w:r>
    </w:p>
    <w:p w:rsidR="00C60544" w:rsidRDefault="00C60544" w:rsidP="00BC7EFD">
      <w:pPr>
        <w:pStyle w:val="NoSpacing"/>
        <w:rPr>
          <w:b/>
          <w:sz w:val="22"/>
          <w:szCs w:val="22"/>
        </w:rPr>
      </w:pPr>
      <w:r>
        <w:rPr>
          <w:noProof/>
        </w:rPr>
        <w:pict>
          <v:shape id="Resim 13" o:spid="_x0000_s1027" type="#_x0000_t75" style="position:absolute;margin-left:141.1pt;margin-top:11.65pt;width:117.6pt;height:99.85pt;z-index:-251667456;visibility:visible">
            <v:imagedata r:id="rId8" o:title=""/>
          </v:shape>
        </w:pict>
      </w:r>
      <w:r w:rsidRPr="00BC7EFD">
        <w:rPr>
          <w:b/>
          <w:sz w:val="22"/>
          <w:szCs w:val="22"/>
        </w:rPr>
        <w:t xml:space="preserve">büyüklüğünün toplamı aşağıdakilerden </w:t>
      </w:r>
    </w:p>
    <w:p w:rsidR="00C60544" w:rsidRDefault="00C60544" w:rsidP="00BC7EFD">
      <w:pPr>
        <w:pStyle w:val="NoSpacing"/>
        <w:rPr>
          <w:b/>
          <w:sz w:val="22"/>
          <w:szCs w:val="22"/>
        </w:rPr>
      </w:pPr>
      <w:r w:rsidRPr="00BC7EFD">
        <w:rPr>
          <w:b/>
          <w:sz w:val="22"/>
          <w:szCs w:val="22"/>
        </w:rPr>
        <w:t xml:space="preserve">hangisidir?   </w:t>
      </w:r>
    </w:p>
    <w:p w:rsidR="00C60544" w:rsidRDefault="00C60544" w:rsidP="00BC7EFD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>A) 1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 3</w:t>
      </w:r>
    </w:p>
    <w:p w:rsidR="00C60544" w:rsidRDefault="00C60544" w:rsidP="00BC7EFD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>C) 4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D) 5</w:t>
      </w:r>
    </w:p>
    <w:p w:rsidR="00C60544" w:rsidRDefault="00C60544" w:rsidP="00BC7EFD">
      <w:pPr>
        <w:pStyle w:val="NoSpacing"/>
        <w:rPr>
          <w:sz w:val="22"/>
          <w:szCs w:val="22"/>
        </w:rPr>
      </w:pPr>
    </w:p>
    <w:p w:rsidR="00C60544" w:rsidRDefault="00C60544" w:rsidP="00BC7EFD">
      <w:pPr>
        <w:pStyle w:val="NoSpacing"/>
        <w:rPr>
          <w:sz w:val="22"/>
          <w:szCs w:val="22"/>
        </w:rPr>
      </w:pPr>
    </w:p>
    <w:p w:rsidR="00C60544" w:rsidRDefault="00C60544" w:rsidP="00BC7EFD">
      <w:pPr>
        <w:pStyle w:val="NoSpacing"/>
        <w:rPr>
          <w:sz w:val="22"/>
          <w:szCs w:val="22"/>
        </w:rPr>
      </w:pPr>
    </w:p>
    <w:p w:rsidR="00C60544" w:rsidRDefault="00C60544" w:rsidP="00BC7EFD">
      <w:pPr>
        <w:pStyle w:val="NoSpacing"/>
        <w:rPr>
          <w:sz w:val="22"/>
          <w:szCs w:val="22"/>
        </w:rPr>
      </w:pPr>
      <w:r>
        <w:rPr>
          <w:b/>
          <w:sz w:val="22"/>
          <w:szCs w:val="22"/>
        </w:rPr>
        <w:t xml:space="preserve">2. </w:t>
      </w:r>
      <w:r w:rsidRPr="00BC7EFD">
        <w:rPr>
          <w:sz w:val="22"/>
          <w:szCs w:val="22"/>
        </w:rPr>
        <w:t>Müge tekerlekli sandalye kullandığı</w:t>
      </w:r>
    </w:p>
    <w:p w:rsidR="00C60544" w:rsidRDefault="00C60544" w:rsidP="00BC7EFD">
      <w:pPr>
        <w:pStyle w:val="NoSpacing"/>
        <w:rPr>
          <w:sz w:val="22"/>
          <w:szCs w:val="22"/>
        </w:rPr>
      </w:pPr>
      <w:r w:rsidRPr="00BC7EFD">
        <w:rPr>
          <w:sz w:val="22"/>
          <w:szCs w:val="22"/>
        </w:rPr>
        <w:t>için okul merdiven</w:t>
      </w:r>
      <w:r>
        <w:rPr>
          <w:sz w:val="22"/>
          <w:szCs w:val="22"/>
        </w:rPr>
        <w:t xml:space="preserve">inden çıkmakta </w:t>
      </w:r>
    </w:p>
    <w:p w:rsidR="00C60544" w:rsidRDefault="00C60544" w:rsidP="00BC7EFD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 xml:space="preserve">zorlanıyor. </w:t>
      </w:r>
      <w:r w:rsidRPr="00BC7EFD">
        <w:rPr>
          <w:sz w:val="22"/>
          <w:szCs w:val="22"/>
        </w:rPr>
        <w:t xml:space="preserve">Sınıf arkadaşları Müge’nin </w:t>
      </w:r>
    </w:p>
    <w:p w:rsidR="00C60544" w:rsidRDefault="00C60544" w:rsidP="00BC7EFD">
      <w:pPr>
        <w:pStyle w:val="NoSpacing"/>
        <w:rPr>
          <w:sz w:val="22"/>
          <w:szCs w:val="22"/>
        </w:rPr>
      </w:pPr>
      <w:r w:rsidRPr="00BC7EFD">
        <w:rPr>
          <w:sz w:val="22"/>
          <w:szCs w:val="22"/>
        </w:rPr>
        <w:t xml:space="preserve">merdiven yerine bir engelli rampası </w:t>
      </w:r>
    </w:p>
    <w:p w:rsidR="00C60544" w:rsidRDefault="00C60544" w:rsidP="00BC7EFD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 xml:space="preserve">kullanması gerektiğini </w:t>
      </w:r>
      <w:r w:rsidRPr="00BC7EFD">
        <w:rPr>
          <w:sz w:val="22"/>
          <w:szCs w:val="22"/>
        </w:rPr>
        <w:t xml:space="preserve">düşünüp engelli </w:t>
      </w:r>
    </w:p>
    <w:p w:rsidR="00C60544" w:rsidRDefault="00C60544" w:rsidP="00BC7EFD">
      <w:pPr>
        <w:pStyle w:val="NoSpacing"/>
        <w:rPr>
          <w:b/>
          <w:sz w:val="22"/>
          <w:szCs w:val="22"/>
        </w:rPr>
      </w:pPr>
      <w:r>
        <w:rPr>
          <w:noProof/>
        </w:rPr>
        <w:pict>
          <v:shape id="Resim 2" o:spid="_x0000_s1028" type="#_x0000_t75" style="position:absolute;margin-left:-5.65pt;margin-top:34.55pt;width:253.35pt;height:83.5pt;z-index:-251665408;visibility:visible">
            <v:imagedata r:id="rId9" o:title=""/>
          </v:shape>
        </w:pict>
      </w:r>
      <w:r w:rsidRPr="00BC7EFD">
        <w:rPr>
          <w:sz w:val="22"/>
          <w:szCs w:val="22"/>
        </w:rPr>
        <w:t>rampası p</w:t>
      </w:r>
      <w:r>
        <w:rPr>
          <w:sz w:val="22"/>
          <w:szCs w:val="22"/>
        </w:rPr>
        <w:t xml:space="preserve">rojelerinin resmini çiziyorlar. </w:t>
      </w:r>
      <w:r w:rsidRPr="00D925D2">
        <w:rPr>
          <w:b/>
          <w:sz w:val="22"/>
          <w:szCs w:val="22"/>
        </w:rPr>
        <w:t xml:space="preserve">Hangi öğrencinin yaptığı proje seçilmeli ki Müge rampadan çıkarken en az  kuvveti harcasın?                </w:t>
      </w:r>
    </w:p>
    <w:p w:rsidR="00C60544" w:rsidRPr="00D925D2" w:rsidRDefault="00C60544" w:rsidP="00D925D2">
      <w:pPr>
        <w:pStyle w:val="NoSpacing"/>
        <w:rPr>
          <w:b/>
          <w:sz w:val="22"/>
          <w:szCs w:val="22"/>
        </w:rPr>
      </w:pPr>
      <w:r w:rsidRPr="00D925D2">
        <w:rPr>
          <w:sz w:val="22"/>
          <w:szCs w:val="22"/>
        </w:rPr>
        <w:t>A) Ayşe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 w:rsidRPr="00D925D2">
        <w:rPr>
          <w:sz w:val="22"/>
          <w:szCs w:val="22"/>
        </w:rPr>
        <w:t>B) Cem</w:t>
      </w:r>
    </w:p>
    <w:p w:rsidR="00C60544" w:rsidRPr="00D925D2" w:rsidRDefault="00C60544" w:rsidP="00D925D2">
      <w:pPr>
        <w:pStyle w:val="NoSpacing"/>
        <w:rPr>
          <w:sz w:val="22"/>
          <w:szCs w:val="22"/>
        </w:rPr>
      </w:pPr>
    </w:p>
    <w:p w:rsidR="00C60544" w:rsidRPr="00D925D2" w:rsidRDefault="00C60544" w:rsidP="00D925D2">
      <w:pPr>
        <w:pStyle w:val="NoSpacing"/>
        <w:rPr>
          <w:sz w:val="22"/>
          <w:szCs w:val="22"/>
        </w:rPr>
      </w:pPr>
    </w:p>
    <w:p w:rsidR="00C60544" w:rsidRPr="00D925D2" w:rsidRDefault="00C60544" w:rsidP="00D925D2">
      <w:pPr>
        <w:pStyle w:val="NoSpacing"/>
        <w:rPr>
          <w:sz w:val="22"/>
          <w:szCs w:val="22"/>
        </w:rPr>
      </w:pPr>
      <w:r w:rsidRPr="00D925D2">
        <w:rPr>
          <w:sz w:val="22"/>
          <w:szCs w:val="22"/>
        </w:rPr>
        <w:t xml:space="preserve">C) Ceyda                                        </w:t>
      </w:r>
      <w:r>
        <w:rPr>
          <w:sz w:val="22"/>
          <w:szCs w:val="22"/>
        </w:rPr>
        <w:t xml:space="preserve"> </w:t>
      </w:r>
      <w:r w:rsidRPr="00D925D2">
        <w:rPr>
          <w:sz w:val="22"/>
          <w:szCs w:val="22"/>
        </w:rPr>
        <w:t xml:space="preserve">D)  Arda              </w:t>
      </w:r>
    </w:p>
    <w:p w:rsidR="00C60544" w:rsidRPr="00D925D2" w:rsidRDefault="00C60544" w:rsidP="00D925D2">
      <w:pPr>
        <w:pStyle w:val="NoSpacing"/>
        <w:rPr>
          <w:sz w:val="22"/>
          <w:szCs w:val="22"/>
        </w:rPr>
      </w:pPr>
    </w:p>
    <w:p w:rsidR="00C60544" w:rsidRDefault="00C60544" w:rsidP="00D925D2">
      <w:pPr>
        <w:pStyle w:val="NoSpacing"/>
        <w:rPr>
          <w:sz w:val="22"/>
          <w:szCs w:val="22"/>
        </w:rPr>
      </w:pPr>
    </w:p>
    <w:p w:rsidR="00C60544" w:rsidRDefault="00C60544" w:rsidP="00D925D2">
      <w:pPr>
        <w:pStyle w:val="NoSpacing"/>
        <w:rPr>
          <w:b/>
          <w:sz w:val="22"/>
          <w:szCs w:val="22"/>
        </w:rPr>
      </w:pPr>
      <w:r>
        <w:rPr>
          <w:noProof/>
        </w:rPr>
        <w:pict>
          <v:shape id="Resim 31" o:spid="_x0000_s1029" type="#_x0000_t75" style="position:absolute;margin-left:130.9pt;margin-top:9.65pt;width:140.95pt;height:79.5pt;z-index:-251664384;visibility:visible">
            <v:imagedata r:id="rId10" o:title=""/>
            <w10:wrap type="square"/>
          </v:shape>
        </w:pict>
      </w:r>
    </w:p>
    <w:p w:rsidR="00C60544" w:rsidRPr="00FC4AC4" w:rsidRDefault="00C60544" w:rsidP="00FC4AC4">
      <w:pPr>
        <w:pStyle w:val="NoSpacing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</w:t>
      </w:r>
      <w:r w:rsidRPr="00FC4AC4">
        <w:rPr>
          <w:sz w:val="22"/>
          <w:szCs w:val="22"/>
        </w:rPr>
        <w:t>Özdeş pil ve dirençler ile şekildeki elektrik devreleri kuruluyor.</w:t>
      </w:r>
      <w:r w:rsidRPr="00FC4AC4">
        <w:rPr>
          <w:b/>
          <w:sz w:val="22"/>
          <w:szCs w:val="22"/>
        </w:rPr>
        <w:t xml:space="preserve"> I, II ve III ile gösterilen elektrik devrelerinin eşdeğer dirençleri arasındaki ilişki nasıl olur?</w:t>
      </w:r>
    </w:p>
    <w:p w:rsidR="00C60544" w:rsidRDefault="00C60544" w:rsidP="00FC4AC4">
      <w:pPr>
        <w:pStyle w:val="NoSpacing"/>
      </w:pPr>
      <w:r>
        <w:rPr>
          <w:sz w:val="22"/>
          <w:szCs w:val="22"/>
        </w:rPr>
        <w:t xml:space="preserve">A) I&gt;III&gt;II        B) II&gt;III&gt;I        C) II&gt;I&gt;III        </w:t>
      </w:r>
      <w:r>
        <w:t>D) I=II=III</w:t>
      </w:r>
    </w:p>
    <w:p w:rsidR="00C60544" w:rsidRDefault="00C60544" w:rsidP="003E4897">
      <w:pPr>
        <w:pStyle w:val="NoSpacing"/>
        <w:rPr>
          <w:sz w:val="22"/>
          <w:szCs w:val="22"/>
        </w:rPr>
      </w:pPr>
      <w:r>
        <w:rPr>
          <w:noProof/>
        </w:rPr>
        <w:pict>
          <v:shape id="Resim 6" o:spid="_x0000_s1030" type="#_x0000_t75" style="position:absolute;margin-left:-4.75pt;margin-top:.65pt;width:135.9pt;height:91.65pt;z-index:-251663360;visibility:visible">
            <v:imagedata r:id="rId11" o:title=""/>
          </v:shape>
        </w:pict>
      </w:r>
      <w:r>
        <w:rPr>
          <w:b/>
        </w:rPr>
        <w:t xml:space="preserve">4.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Pr="003E4897">
        <w:rPr>
          <w:sz w:val="22"/>
          <w:szCs w:val="22"/>
        </w:rPr>
        <w:t xml:space="preserve">Yandaki resimlerde masalara </w:t>
      </w:r>
    </w:p>
    <w:p w:rsidR="00C60544" w:rsidRPr="003E4897" w:rsidRDefault="00C60544" w:rsidP="003E4897">
      <w:pPr>
        <w:pStyle w:val="NoSpacing"/>
        <w:ind w:left="2514"/>
        <w:rPr>
          <w:sz w:val="22"/>
          <w:szCs w:val="22"/>
        </w:rPr>
      </w:pPr>
      <w:r w:rsidRPr="003E4897">
        <w:rPr>
          <w:sz w:val="22"/>
          <w:szCs w:val="22"/>
        </w:rPr>
        <w:t xml:space="preserve">domates, elma ve armut koyularak Can ve Canan’ın </w:t>
      </w:r>
    </w:p>
    <w:p w:rsidR="00C60544" w:rsidRDefault="00C60544" w:rsidP="003E4897">
      <w:pPr>
        <w:pStyle w:val="NoSpacing"/>
        <w:ind w:left="2514"/>
        <w:rPr>
          <w:sz w:val="22"/>
          <w:szCs w:val="22"/>
        </w:rPr>
      </w:pPr>
      <w:r w:rsidRPr="003E4897">
        <w:rPr>
          <w:sz w:val="22"/>
          <w:szCs w:val="22"/>
        </w:rPr>
        <w:t xml:space="preserve">bu yiyecekleri tanımaları </w:t>
      </w:r>
      <w:r>
        <w:rPr>
          <w:sz w:val="22"/>
          <w:szCs w:val="22"/>
        </w:rPr>
        <w:t xml:space="preserve">   </w:t>
      </w:r>
    </w:p>
    <w:p w:rsidR="00C60544" w:rsidRDefault="00C60544" w:rsidP="003E4897">
      <w:pPr>
        <w:pStyle w:val="NoSpacing"/>
        <w:ind w:left="2514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3E4897">
        <w:rPr>
          <w:sz w:val="22"/>
          <w:szCs w:val="22"/>
        </w:rPr>
        <w:t xml:space="preserve">istenmiştir. Etkinlik </w:t>
      </w:r>
      <w:r>
        <w:rPr>
          <w:sz w:val="22"/>
          <w:szCs w:val="22"/>
        </w:rPr>
        <w:t xml:space="preserve"> </w:t>
      </w:r>
    </w:p>
    <w:p w:rsidR="00C60544" w:rsidRPr="003E4897" w:rsidRDefault="00C60544" w:rsidP="003E4897">
      <w:pPr>
        <w:pStyle w:val="NoSpacing"/>
        <w:ind w:left="2514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3E4897">
        <w:rPr>
          <w:sz w:val="22"/>
          <w:szCs w:val="22"/>
        </w:rPr>
        <w:t xml:space="preserve">esnasında Can ve Canan’ın    </w:t>
      </w:r>
    </w:p>
    <w:p w:rsidR="00C60544" w:rsidRDefault="00C60544" w:rsidP="003E4897">
      <w:pPr>
        <w:pStyle w:val="NoSpacing"/>
        <w:ind w:left="2124" w:firstLine="390"/>
        <w:rPr>
          <w:sz w:val="22"/>
          <w:szCs w:val="22"/>
        </w:rPr>
      </w:pPr>
      <w:r>
        <w:rPr>
          <w:sz w:val="22"/>
          <w:szCs w:val="22"/>
        </w:rPr>
        <w:t xml:space="preserve"> gözleri kapatılmış; Can’ın</w:t>
      </w:r>
    </w:p>
    <w:p w:rsidR="00C60544" w:rsidRPr="003E4897" w:rsidRDefault="00C60544" w:rsidP="003E4897">
      <w:pPr>
        <w:pStyle w:val="NoSpacing"/>
        <w:rPr>
          <w:b/>
          <w:sz w:val="22"/>
          <w:szCs w:val="22"/>
        </w:rPr>
      </w:pPr>
      <w:r w:rsidRPr="003E4897">
        <w:rPr>
          <w:sz w:val="22"/>
          <w:szCs w:val="22"/>
        </w:rPr>
        <w:t xml:space="preserve">burnuna mandal takılmıştır. </w:t>
      </w:r>
      <w:r w:rsidRPr="003E4897">
        <w:rPr>
          <w:b/>
          <w:sz w:val="22"/>
          <w:szCs w:val="22"/>
        </w:rPr>
        <w:t xml:space="preserve">Bu etkinliği yapan  </w:t>
      </w:r>
    </w:p>
    <w:p w:rsidR="00C60544" w:rsidRPr="003E4897" w:rsidRDefault="00C60544" w:rsidP="003E4897">
      <w:pPr>
        <w:pStyle w:val="NoSpacing"/>
        <w:rPr>
          <w:b/>
          <w:sz w:val="22"/>
          <w:szCs w:val="22"/>
        </w:rPr>
      </w:pPr>
      <w:r w:rsidRPr="003E4897">
        <w:rPr>
          <w:b/>
          <w:sz w:val="22"/>
          <w:szCs w:val="22"/>
        </w:rPr>
        <w:t>öğrencilerin amacı aşağıdakilerden hangisidir?</w:t>
      </w:r>
    </w:p>
    <w:p w:rsidR="00C60544" w:rsidRPr="003E4897" w:rsidRDefault="00C60544" w:rsidP="003E4897">
      <w:pPr>
        <w:pStyle w:val="NoSpacing"/>
        <w:rPr>
          <w:sz w:val="22"/>
          <w:szCs w:val="22"/>
        </w:rPr>
      </w:pPr>
      <w:r w:rsidRPr="003E4897">
        <w:rPr>
          <w:sz w:val="22"/>
          <w:szCs w:val="22"/>
        </w:rPr>
        <w:t>A) Görmediğimiz yiyeceklerin tadını alabilir miyiz?</w:t>
      </w:r>
    </w:p>
    <w:p w:rsidR="00C60544" w:rsidRPr="003E4897" w:rsidRDefault="00C60544" w:rsidP="003E4897">
      <w:pPr>
        <w:pStyle w:val="NoSpacing"/>
        <w:rPr>
          <w:sz w:val="22"/>
          <w:szCs w:val="22"/>
        </w:rPr>
      </w:pPr>
      <w:r w:rsidRPr="003E4897">
        <w:rPr>
          <w:sz w:val="22"/>
          <w:szCs w:val="22"/>
        </w:rPr>
        <w:t>B) Tat alma ile koku alma arasında bir ilişki var mıdır?</w:t>
      </w:r>
    </w:p>
    <w:p w:rsidR="00C60544" w:rsidRDefault="00C60544" w:rsidP="003E4897">
      <w:pPr>
        <w:pStyle w:val="NoSpacing"/>
        <w:rPr>
          <w:sz w:val="22"/>
          <w:szCs w:val="22"/>
        </w:rPr>
      </w:pPr>
      <w:r w:rsidRPr="003E4897">
        <w:rPr>
          <w:sz w:val="22"/>
          <w:szCs w:val="22"/>
        </w:rPr>
        <w:t>C) Koku almada gözümüzün etkisi ne kadardır?</w:t>
      </w:r>
    </w:p>
    <w:p w:rsidR="00C60544" w:rsidRDefault="00C60544" w:rsidP="003E4897">
      <w:pPr>
        <w:pStyle w:val="NoSpacing"/>
        <w:rPr>
          <w:sz w:val="22"/>
          <w:szCs w:val="22"/>
        </w:rPr>
      </w:pPr>
      <w:r w:rsidRPr="003E4897">
        <w:rPr>
          <w:sz w:val="22"/>
          <w:szCs w:val="22"/>
        </w:rPr>
        <w:t>D) Gözümüzün kapalı olması tat almayı etkiler mi?</w:t>
      </w:r>
    </w:p>
    <w:p w:rsidR="00C60544" w:rsidRPr="009776DF" w:rsidRDefault="00C60544" w:rsidP="009776DF">
      <w:pPr>
        <w:pStyle w:val="NoSpacing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5. </w:t>
      </w:r>
      <w:r w:rsidRPr="009776DF">
        <w:rPr>
          <w:b/>
          <w:sz w:val="22"/>
          <w:szCs w:val="22"/>
        </w:rPr>
        <w:t>Zeminde yuvarlanmakta olan bir top neden bir müddet sonra durur?</w:t>
      </w:r>
    </w:p>
    <w:p w:rsidR="00C60544" w:rsidRPr="009776DF" w:rsidRDefault="00C60544" w:rsidP="009776DF">
      <w:pPr>
        <w:pStyle w:val="NoSpacing"/>
        <w:rPr>
          <w:sz w:val="22"/>
          <w:szCs w:val="22"/>
        </w:rPr>
      </w:pPr>
      <w:r w:rsidRPr="009776DF">
        <w:rPr>
          <w:sz w:val="22"/>
          <w:szCs w:val="22"/>
        </w:rPr>
        <w:t>A) Çünkü yerçekimi kuvveti topu aşağı doğru çeker.            B) Çünkü rüzgar topun hareketiyle aynı yönde eser.</w:t>
      </w:r>
    </w:p>
    <w:p w:rsidR="00C60544" w:rsidRDefault="00C60544" w:rsidP="009776DF">
      <w:pPr>
        <w:pStyle w:val="NoSpacing"/>
        <w:rPr>
          <w:sz w:val="22"/>
          <w:szCs w:val="22"/>
        </w:rPr>
      </w:pPr>
      <w:r w:rsidRPr="009776DF">
        <w:rPr>
          <w:sz w:val="22"/>
          <w:szCs w:val="22"/>
        </w:rPr>
        <w:t>C) Çünkü yer ve top arasında sürtünme kuvveti vardır.         D) Çünkü topun içinde hava vardır.</w:t>
      </w:r>
    </w:p>
    <w:p w:rsidR="00C60544" w:rsidRPr="009776DF" w:rsidRDefault="00C60544" w:rsidP="009776DF">
      <w:pPr>
        <w:pStyle w:val="NoSpacing"/>
        <w:rPr>
          <w:sz w:val="22"/>
          <w:szCs w:val="22"/>
        </w:rPr>
      </w:pPr>
      <w:r>
        <w:rPr>
          <w:noProof/>
        </w:rPr>
        <w:pict>
          <v:shape id="Resim 32" o:spid="_x0000_s1031" type="#_x0000_t75" style="position:absolute;margin-left:10.65pt;margin-top:9.15pt;width:171.35pt;height:45.6pt;z-index:-251662336;visibility:visible">
            <v:imagedata r:id="rId12" o:title=""/>
          </v:shape>
        </w:pict>
      </w:r>
      <w:r>
        <w:rPr>
          <w:b/>
          <w:sz w:val="22"/>
          <w:szCs w:val="22"/>
        </w:rPr>
        <w:t xml:space="preserve">6. </w:t>
      </w:r>
    </w:p>
    <w:p w:rsidR="00C60544" w:rsidRDefault="00C60544" w:rsidP="009776DF">
      <w:pPr>
        <w:pStyle w:val="NoSpacing"/>
        <w:rPr>
          <w:sz w:val="22"/>
          <w:szCs w:val="22"/>
        </w:rPr>
      </w:pPr>
    </w:p>
    <w:p w:rsidR="00C60544" w:rsidRDefault="00C60544" w:rsidP="009776DF">
      <w:pPr>
        <w:pStyle w:val="NoSpacing"/>
        <w:rPr>
          <w:b/>
          <w:sz w:val="22"/>
          <w:szCs w:val="22"/>
        </w:rPr>
      </w:pPr>
    </w:p>
    <w:p w:rsidR="00C60544" w:rsidRDefault="00C60544" w:rsidP="009776DF">
      <w:pPr>
        <w:pStyle w:val="NoSpacing"/>
        <w:rPr>
          <w:b/>
          <w:sz w:val="22"/>
          <w:szCs w:val="22"/>
        </w:rPr>
      </w:pPr>
    </w:p>
    <w:p w:rsidR="00C60544" w:rsidRPr="009776DF" w:rsidRDefault="00C60544" w:rsidP="009776DF">
      <w:pPr>
        <w:pStyle w:val="NoSpacing"/>
        <w:rPr>
          <w:b/>
          <w:sz w:val="22"/>
          <w:szCs w:val="22"/>
        </w:rPr>
      </w:pPr>
      <w:r w:rsidRPr="009776DF">
        <w:rPr>
          <w:b/>
          <w:sz w:val="22"/>
          <w:szCs w:val="22"/>
        </w:rPr>
        <w:t xml:space="preserve">Şekildeki yüklü cisimlerden hangi ikisi birbirini çeker?     </w:t>
      </w:r>
    </w:p>
    <w:p w:rsidR="00C60544" w:rsidRPr="009776DF" w:rsidRDefault="00C60544" w:rsidP="009776DF">
      <w:pPr>
        <w:pStyle w:val="NoSpacing"/>
        <w:rPr>
          <w:sz w:val="22"/>
          <w:szCs w:val="22"/>
        </w:rPr>
      </w:pPr>
      <w:r w:rsidRPr="009776DF">
        <w:rPr>
          <w:sz w:val="22"/>
          <w:szCs w:val="22"/>
        </w:rPr>
        <w:t>A) K ve L           B) L ve M          C) K ve N        D) M ve P</w:t>
      </w:r>
    </w:p>
    <w:p w:rsidR="00C60544" w:rsidRPr="009776DF" w:rsidRDefault="00C60544" w:rsidP="009776DF">
      <w:pPr>
        <w:pStyle w:val="NoSpacing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7. </w:t>
      </w:r>
      <w:r w:rsidRPr="009776DF">
        <w:rPr>
          <w:sz w:val="22"/>
          <w:szCs w:val="22"/>
        </w:rPr>
        <w:t>50 g’lık bir cisim, bir yaya takıldığında yay 8 cm uzamaktadır.</w:t>
      </w:r>
      <w:r w:rsidRPr="009776DF">
        <w:rPr>
          <w:b/>
          <w:sz w:val="22"/>
          <w:szCs w:val="22"/>
        </w:rPr>
        <w:t xml:space="preserve"> Aynı yaya 50 g yerine 150g’lık bir cisim asılırsa yay kaç cm uzar?</w:t>
      </w:r>
    </w:p>
    <w:p w:rsidR="00C60544" w:rsidRDefault="00C60544" w:rsidP="009776DF">
      <w:pPr>
        <w:pStyle w:val="NoSpacing"/>
        <w:rPr>
          <w:sz w:val="22"/>
          <w:szCs w:val="22"/>
        </w:rPr>
      </w:pPr>
      <w:r w:rsidRPr="009776DF">
        <w:rPr>
          <w:sz w:val="22"/>
          <w:szCs w:val="22"/>
        </w:rPr>
        <w:t xml:space="preserve">A) 8 </w:t>
      </w:r>
      <w:r w:rsidRPr="009776DF">
        <w:rPr>
          <w:sz w:val="22"/>
          <w:szCs w:val="22"/>
        </w:rPr>
        <w:tab/>
      </w:r>
      <w:r w:rsidRPr="009776DF">
        <w:rPr>
          <w:sz w:val="22"/>
          <w:szCs w:val="22"/>
        </w:rPr>
        <w:tab/>
        <w:t>B) 16</w:t>
      </w:r>
      <w:r w:rsidRPr="009776DF">
        <w:rPr>
          <w:sz w:val="22"/>
          <w:szCs w:val="22"/>
        </w:rPr>
        <w:tab/>
      </w:r>
      <w:r w:rsidRPr="009776DF">
        <w:rPr>
          <w:sz w:val="22"/>
          <w:szCs w:val="22"/>
        </w:rPr>
        <w:tab/>
        <w:t>C) 20</w:t>
      </w:r>
      <w:r w:rsidRPr="009776DF">
        <w:rPr>
          <w:sz w:val="22"/>
          <w:szCs w:val="22"/>
        </w:rPr>
        <w:tab/>
      </w:r>
      <w:r w:rsidRPr="009776DF">
        <w:rPr>
          <w:sz w:val="22"/>
          <w:szCs w:val="22"/>
        </w:rPr>
        <w:tab/>
        <w:t>D) 24</w:t>
      </w:r>
    </w:p>
    <w:p w:rsidR="00C60544" w:rsidRPr="009776DF" w:rsidRDefault="00C60544" w:rsidP="009776DF">
      <w:pPr>
        <w:pStyle w:val="NoSpacing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8. </w:t>
      </w:r>
      <w:r w:rsidRPr="009776DF">
        <w:rPr>
          <w:b/>
          <w:sz w:val="22"/>
          <w:szCs w:val="22"/>
        </w:rPr>
        <w:t>Aşağıdakilerden hangisi desteğin ortada yük ve kuvvetin iki uçta olduğu kaldıraca örnek verilebilir?</w:t>
      </w:r>
    </w:p>
    <w:p w:rsidR="00C60544" w:rsidRPr="009776DF" w:rsidRDefault="00C60544" w:rsidP="008F4E88">
      <w:pPr>
        <w:pStyle w:val="NoSpacing"/>
        <w:numPr>
          <w:ilvl w:val="0"/>
          <w:numId w:val="17"/>
        </w:numPr>
        <w:rPr>
          <w:sz w:val="22"/>
          <w:szCs w:val="22"/>
        </w:rPr>
      </w:pPr>
      <w:r>
        <w:rPr>
          <w:noProof/>
        </w:rPr>
        <w:pict>
          <v:shape id="Resim 10" o:spid="_x0000_s1032" type="#_x0000_t75" alt="MCj02808100000[1]" style="position:absolute;left:0;text-align:left;margin-left:-10.4pt;margin-top:12.2pt;width:62.45pt;height:48.6pt;z-index:-251661312;visibility:visible">
            <v:imagedata r:id="rId13" o:title=""/>
          </v:shape>
        </w:pict>
      </w:r>
      <w:r>
        <w:rPr>
          <w:noProof/>
        </w:rPr>
        <w:pict>
          <v:shape id="Resim 11" o:spid="_x0000_s1033" type="#_x0000_t75" alt="MCj04352680000[1]" style="position:absolute;left:0;text-align:left;margin-left:62.3pt;margin-top:12.2pt;width:68.6pt;height:46.75pt;z-index:-251660288;visibility:visible">
            <v:imagedata r:id="rId14" o:title=""/>
          </v:shape>
        </w:pict>
      </w:r>
      <w:r>
        <w:rPr>
          <w:noProof/>
        </w:rPr>
        <w:pict>
          <v:shape id="Resim 8" o:spid="_x0000_s1034" type="#_x0000_t75" alt="MCj02150650000[1]" style="position:absolute;left:0;text-align:left;margin-left:143.1pt;margin-top:8.15pt;width:35.3pt;height:61.4pt;z-index:-251658240;visibility:visible">
            <v:imagedata r:id="rId15" o:title=""/>
          </v:shape>
        </w:pict>
      </w:r>
      <w:r>
        <w:rPr>
          <w:noProof/>
        </w:rPr>
        <w:pict>
          <v:shape id="Resim 9" o:spid="_x0000_s1035" type="#_x0000_t75" alt="MCj03224570000[1]" style="position:absolute;left:0;text-align:left;margin-left:206.3pt;margin-top:3.4pt;width:44.95pt;height:57.05pt;z-index:-251659264;visibility:visible">
            <v:imagedata r:id="rId16" o:title=""/>
          </v:shape>
        </w:pict>
      </w:r>
      <w:r>
        <w:rPr>
          <w:sz w:val="22"/>
          <w:szCs w:val="22"/>
        </w:rPr>
        <w:t xml:space="preserve">       </w:t>
      </w:r>
      <w:r>
        <w:rPr>
          <w:sz w:val="22"/>
          <w:szCs w:val="22"/>
        </w:rPr>
        <w:tab/>
      </w:r>
      <w:r w:rsidRPr="009776DF">
        <w:rPr>
          <w:sz w:val="22"/>
          <w:szCs w:val="22"/>
        </w:rPr>
        <w:t xml:space="preserve">B) </w:t>
      </w:r>
      <w:r>
        <w:rPr>
          <w:sz w:val="22"/>
          <w:szCs w:val="22"/>
        </w:rPr>
        <w:t xml:space="preserve">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776DF">
        <w:rPr>
          <w:sz w:val="22"/>
          <w:szCs w:val="22"/>
        </w:rPr>
        <w:t xml:space="preserve">C) </w:t>
      </w:r>
      <w:r>
        <w:rPr>
          <w:sz w:val="22"/>
          <w:szCs w:val="22"/>
        </w:rPr>
        <w:tab/>
        <w:t xml:space="preserve">      </w:t>
      </w:r>
      <w:r w:rsidRPr="009776DF">
        <w:rPr>
          <w:sz w:val="22"/>
          <w:szCs w:val="22"/>
        </w:rPr>
        <w:t>D)</w:t>
      </w:r>
      <w:r w:rsidRPr="009776DF">
        <w:rPr>
          <w:sz w:val="22"/>
          <w:szCs w:val="22"/>
        </w:rPr>
        <w:tab/>
      </w:r>
    </w:p>
    <w:p w:rsidR="00C60544" w:rsidRPr="009776DF" w:rsidRDefault="00C60544" w:rsidP="009776DF">
      <w:pPr>
        <w:pStyle w:val="NoSpacing"/>
        <w:rPr>
          <w:b/>
          <w:sz w:val="22"/>
          <w:szCs w:val="22"/>
        </w:rPr>
      </w:pPr>
    </w:p>
    <w:p w:rsidR="00C60544" w:rsidRPr="009776DF" w:rsidRDefault="00C60544" w:rsidP="009776DF">
      <w:pPr>
        <w:pStyle w:val="NoSpacing"/>
        <w:rPr>
          <w:b/>
          <w:sz w:val="22"/>
          <w:szCs w:val="22"/>
        </w:rPr>
      </w:pPr>
    </w:p>
    <w:p w:rsidR="00C60544" w:rsidRDefault="00C60544" w:rsidP="009776DF">
      <w:pPr>
        <w:pStyle w:val="NoSpacing"/>
        <w:rPr>
          <w:sz w:val="22"/>
          <w:szCs w:val="22"/>
        </w:rPr>
      </w:pPr>
    </w:p>
    <w:p w:rsidR="00C60544" w:rsidRPr="008F4E88" w:rsidRDefault="00C60544" w:rsidP="008F4E88">
      <w:pPr>
        <w:pStyle w:val="NoSpacing"/>
        <w:rPr>
          <w:b/>
          <w:sz w:val="22"/>
          <w:szCs w:val="22"/>
        </w:rPr>
      </w:pPr>
      <w:r>
        <w:rPr>
          <w:noProof/>
        </w:rPr>
        <w:pict>
          <v:shape id="Resim 33" o:spid="_x0000_s1036" type="#_x0000_t75" style="position:absolute;margin-left:3.35pt;margin-top:23pt;width:224.85pt;height:91pt;z-index:-251657216;visibility:visible">
            <v:imagedata r:id="rId17" o:title=""/>
          </v:shape>
        </w:pict>
      </w:r>
      <w:r>
        <w:rPr>
          <w:b/>
          <w:sz w:val="22"/>
          <w:szCs w:val="22"/>
        </w:rPr>
        <w:t xml:space="preserve">9. </w:t>
      </w:r>
      <w:r w:rsidRPr="008F4E88">
        <w:rPr>
          <w:b/>
          <w:sz w:val="22"/>
          <w:szCs w:val="22"/>
        </w:rPr>
        <w:t>Topraklama ile ilgili aşağıda verilen şekillerden hangisi doğrudur?</w:t>
      </w:r>
    </w:p>
    <w:p w:rsidR="00C60544" w:rsidRPr="008F4E88" w:rsidRDefault="00C60544" w:rsidP="008F4E88">
      <w:pPr>
        <w:pStyle w:val="NoSpacing"/>
        <w:rPr>
          <w:b/>
          <w:sz w:val="22"/>
          <w:szCs w:val="22"/>
        </w:rPr>
      </w:pPr>
      <w:r w:rsidRPr="008F4E88">
        <w:rPr>
          <w:b/>
          <w:sz w:val="22"/>
          <w:szCs w:val="22"/>
        </w:rPr>
        <w:t xml:space="preserve">                                                   </w:t>
      </w:r>
    </w:p>
    <w:p w:rsidR="00C60544" w:rsidRDefault="00C60544" w:rsidP="009776DF">
      <w:pPr>
        <w:pStyle w:val="NoSpacing"/>
        <w:rPr>
          <w:b/>
          <w:sz w:val="22"/>
          <w:szCs w:val="22"/>
        </w:rPr>
      </w:pPr>
    </w:p>
    <w:p w:rsidR="00C60544" w:rsidRDefault="00C60544" w:rsidP="009776DF">
      <w:pPr>
        <w:pStyle w:val="NoSpacing"/>
        <w:rPr>
          <w:b/>
          <w:sz w:val="22"/>
          <w:szCs w:val="22"/>
        </w:rPr>
      </w:pPr>
    </w:p>
    <w:p w:rsidR="00C60544" w:rsidRDefault="00C60544" w:rsidP="009776DF">
      <w:pPr>
        <w:pStyle w:val="NoSpacing"/>
        <w:rPr>
          <w:b/>
          <w:sz w:val="22"/>
          <w:szCs w:val="22"/>
        </w:rPr>
      </w:pPr>
    </w:p>
    <w:p w:rsidR="00C60544" w:rsidRDefault="00C60544" w:rsidP="009776DF">
      <w:pPr>
        <w:pStyle w:val="NoSpacing"/>
        <w:rPr>
          <w:b/>
          <w:sz w:val="22"/>
          <w:szCs w:val="22"/>
        </w:rPr>
      </w:pPr>
    </w:p>
    <w:p w:rsidR="00C60544" w:rsidRDefault="00C60544" w:rsidP="009776DF">
      <w:pPr>
        <w:pStyle w:val="NoSpacing"/>
        <w:rPr>
          <w:b/>
          <w:sz w:val="22"/>
          <w:szCs w:val="22"/>
        </w:rPr>
      </w:pPr>
    </w:p>
    <w:p w:rsidR="00C60544" w:rsidRDefault="00C60544" w:rsidP="009776DF">
      <w:pPr>
        <w:pStyle w:val="NoSpacing"/>
        <w:rPr>
          <w:b/>
          <w:sz w:val="22"/>
          <w:szCs w:val="22"/>
        </w:rPr>
      </w:pPr>
    </w:p>
    <w:p w:rsidR="00C60544" w:rsidRDefault="00C60544" w:rsidP="008F4E88">
      <w:pPr>
        <w:pStyle w:val="NoSpacing"/>
        <w:rPr>
          <w:b/>
          <w:sz w:val="22"/>
          <w:szCs w:val="22"/>
        </w:rPr>
      </w:pPr>
      <w:r>
        <w:rPr>
          <w:noProof/>
        </w:rPr>
        <w:pict>
          <v:shape id="Resim 34" o:spid="_x0000_s1037" type="#_x0000_t75" style="position:absolute;margin-left:20.45pt;margin-top:.35pt;width:149.45pt;height:71.3pt;z-index:-251656192;visibility:visible">
            <v:imagedata r:id="rId18" o:title=""/>
          </v:shape>
        </w:pict>
      </w:r>
      <w:r>
        <w:rPr>
          <w:b/>
          <w:sz w:val="22"/>
          <w:szCs w:val="22"/>
        </w:rPr>
        <w:t xml:space="preserve">10. </w:t>
      </w:r>
    </w:p>
    <w:p w:rsidR="00C60544" w:rsidRDefault="00C60544" w:rsidP="008F4E88">
      <w:pPr>
        <w:pStyle w:val="NoSpacing"/>
        <w:rPr>
          <w:b/>
          <w:sz w:val="22"/>
          <w:szCs w:val="22"/>
        </w:rPr>
      </w:pPr>
    </w:p>
    <w:p w:rsidR="00C60544" w:rsidRDefault="00C60544" w:rsidP="008F4E88">
      <w:pPr>
        <w:pStyle w:val="NoSpacing"/>
        <w:rPr>
          <w:b/>
          <w:sz w:val="22"/>
          <w:szCs w:val="22"/>
        </w:rPr>
      </w:pPr>
    </w:p>
    <w:p w:rsidR="00C60544" w:rsidRDefault="00C60544" w:rsidP="008F4E88">
      <w:pPr>
        <w:pStyle w:val="NoSpacing"/>
        <w:rPr>
          <w:b/>
          <w:sz w:val="22"/>
          <w:szCs w:val="22"/>
        </w:rPr>
      </w:pPr>
    </w:p>
    <w:p w:rsidR="00C60544" w:rsidRDefault="00C60544" w:rsidP="008F4E88">
      <w:pPr>
        <w:pStyle w:val="NoSpacing"/>
        <w:rPr>
          <w:b/>
          <w:sz w:val="22"/>
          <w:szCs w:val="22"/>
        </w:rPr>
      </w:pPr>
    </w:p>
    <w:p w:rsidR="00C60544" w:rsidRDefault="00C60544" w:rsidP="008F4E88">
      <w:pPr>
        <w:pStyle w:val="NoSpacing"/>
        <w:rPr>
          <w:b/>
          <w:sz w:val="22"/>
          <w:szCs w:val="22"/>
        </w:rPr>
      </w:pPr>
    </w:p>
    <w:p w:rsidR="00C60544" w:rsidRPr="008F4E88" w:rsidRDefault="00C60544" w:rsidP="008F4E88">
      <w:pPr>
        <w:pStyle w:val="NoSpacing"/>
        <w:rPr>
          <w:b/>
          <w:sz w:val="22"/>
          <w:szCs w:val="22"/>
        </w:rPr>
      </w:pPr>
      <w:r w:rsidRPr="008F4E88">
        <w:rPr>
          <w:sz w:val="22"/>
          <w:szCs w:val="22"/>
        </w:rPr>
        <w:t>Şekilde özdeş ampul, pil ve iletken tellerden oluşan 2 devre verilmiştir.</w:t>
      </w:r>
      <w:r w:rsidRPr="008F4E88">
        <w:rPr>
          <w:b/>
          <w:sz w:val="22"/>
          <w:szCs w:val="22"/>
        </w:rPr>
        <w:t xml:space="preserve"> Şekiller hakkında aşağıdaki yorumlardan hangisi yanlıştır?</w:t>
      </w:r>
    </w:p>
    <w:p w:rsidR="00C60544" w:rsidRPr="008F4E88" w:rsidRDefault="00C60544" w:rsidP="008F4E88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>A) Şekil 1’</w:t>
      </w:r>
      <w:r w:rsidRPr="008F4E88">
        <w:rPr>
          <w:sz w:val="22"/>
          <w:szCs w:val="22"/>
        </w:rPr>
        <w:t>dek</w:t>
      </w:r>
      <w:r>
        <w:rPr>
          <w:sz w:val="22"/>
          <w:szCs w:val="22"/>
        </w:rPr>
        <w:t>i lambaların parlaklığı şekil 2’</w:t>
      </w:r>
      <w:r w:rsidRPr="008F4E88">
        <w:rPr>
          <w:sz w:val="22"/>
          <w:szCs w:val="22"/>
        </w:rPr>
        <w:t>deki lambaların parlaklığından azdır.</w:t>
      </w:r>
    </w:p>
    <w:p w:rsidR="00C60544" w:rsidRPr="008F4E88" w:rsidRDefault="00C60544" w:rsidP="008F4E88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>B) Şekil 1’</w:t>
      </w:r>
      <w:r w:rsidRPr="008F4E88">
        <w:rPr>
          <w:sz w:val="22"/>
          <w:szCs w:val="22"/>
        </w:rPr>
        <w:t>de ampullerden birisi duyundan çıkarılırsa ikisi de yanmaz.</w:t>
      </w:r>
    </w:p>
    <w:p w:rsidR="00C60544" w:rsidRPr="008F4E88" w:rsidRDefault="00C60544" w:rsidP="008F4E88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>C) Şekil 1’</w:t>
      </w:r>
      <w:r w:rsidRPr="008F4E88">
        <w:rPr>
          <w:sz w:val="22"/>
          <w:szCs w:val="22"/>
        </w:rPr>
        <w:t>deki pille</w:t>
      </w:r>
      <w:r>
        <w:rPr>
          <w:sz w:val="22"/>
          <w:szCs w:val="22"/>
        </w:rPr>
        <w:t>r şekil 2’</w:t>
      </w:r>
      <w:r w:rsidRPr="008F4E88">
        <w:rPr>
          <w:sz w:val="22"/>
          <w:szCs w:val="22"/>
        </w:rPr>
        <w:t>deki pillerden daha fazla süre ışık verirler.</w:t>
      </w:r>
    </w:p>
    <w:p w:rsidR="00C60544" w:rsidRDefault="00C60544" w:rsidP="008F4E88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>D) Şekil 2’</w:t>
      </w:r>
      <w:r w:rsidRPr="008F4E88">
        <w:rPr>
          <w:sz w:val="22"/>
          <w:szCs w:val="22"/>
        </w:rPr>
        <w:t>de ampullerden birisi duyundan çıkarılırsa ikisi de yanmaz.</w:t>
      </w:r>
    </w:p>
    <w:p w:rsidR="00C60544" w:rsidRDefault="00C60544" w:rsidP="008F4E88">
      <w:pPr>
        <w:pStyle w:val="NoSpacing"/>
        <w:rPr>
          <w:sz w:val="22"/>
          <w:szCs w:val="22"/>
        </w:rPr>
      </w:pPr>
      <w:r>
        <w:rPr>
          <w:noProof/>
        </w:rPr>
        <w:pict>
          <v:shape id="Resim 35" o:spid="_x0000_s1038" type="#_x0000_t75" style="position:absolute;margin-left:13.55pt;margin-top:3.55pt;width:150.75pt;height:81.75pt;z-index:-251655168;visibility:visible">
            <v:imagedata r:id="rId19" o:title=""/>
          </v:shape>
        </w:pict>
      </w:r>
      <w:r>
        <w:rPr>
          <w:b/>
          <w:sz w:val="22"/>
          <w:szCs w:val="22"/>
        </w:rPr>
        <w:t xml:space="preserve">11.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5A4CF8">
        <w:rPr>
          <w:sz w:val="22"/>
          <w:szCs w:val="22"/>
        </w:rPr>
        <w:t xml:space="preserve">Zeynep ile çöpçü </w:t>
      </w:r>
    </w:p>
    <w:p w:rsidR="00C60544" w:rsidRDefault="00C60544" w:rsidP="005A4CF8">
      <w:pPr>
        <w:pStyle w:val="NoSpacing"/>
        <w:ind w:left="2832" w:firstLine="708"/>
        <w:rPr>
          <w:sz w:val="22"/>
          <w:szCs w:val="22"/>
        </w:rPr>
      </w:pPr>
      <w:r w:rsidRPr="005A4CF8">
        <w:rPr>
          <w:sz w:val="22"/>
          <w:szCs w:val="22"/>
        </w:rPr>
        <w:t xml:space="preserve">arasındaki konuşma </w:t>
      </w:r>
    </w:p>
    <w:p w:rsidR="00C60544" w:rsidRPr="008F4E88" w:rsidRDefault="00C60544" w:rsidP="005A4CF8">
      <w:pPr>
        <w:pStyle w:val="NoSpacing"/>
        <w:ind w:left="3540"/>
        <w:rPr>
          <w:b/>
          <w:sz w:val="22"/>
          <w:szCs w:val="22"/>
        </w:rPr>
      </w:pPr>
      <w:r w:rsidRPr="005A4CF8">
        <w:rPr>
          <w:sz w:val="22"/>
          <w:szCs w:val="22"/>
        </w:rPr>
        <w:t>şekildeki gibidir.</w:t>
      </w:r>
      <w:r>
        <w:rPr>
          <w:b/>
          <w:sz w:val="22"/>
          <w:szCs w:val="22"/>
        </w:rPr>
        <w:t xml:space="preserve"> </w:t>
      </w:r>
      <w:r w:rsidRPr="008F4E88">
        <w:rPr>
          <w:b/>
          <w:sz w:val="22"/>
          <w:szCs w:val="22"/>
        </w:rPr>
        <w:t>Bu durumla ilgili olarak aşağıdaki açıklamalardan hangisi doğrudur?</w:t>
      </w:r>
    </w:p>
    <w:p w:rsidR="00C60544" w:rsidRPr="005A4CF8" w:rsidRDefault="00C60544" w:rsidP="008F4E88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Pr="005A4CF8">
        <w:rPr>
          <w:sz w:val="22"/>
          <w:szCs w:val="22"/>
        </w:rPr>
        <w:t>Çöpçü sürekli aynı kokuyu aldığı için bir süre sonra kokuyu hissetmemeye başlıyor.</w:t>
      </w:r>
    </w:p>
    <w:p w:rsidR="00C60544" w:rsidRPr="005A4CF8" w:rsidRDefault="00C60544" w:rsidP="008F4E88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 xml:space="preserve">B) </w:t>
      </w:r>
      <w:r w:rsidRPr="005A4CF8">
        <w:rPr>
          <w:sz w:val="22"/>
          <w:szCs w:val="22"/>
        </w:rPr>
        <w:t>Zeynep’in koku almaçları çok hassas olduğu için kokuyu hissediyor.</w:t>
      </w:r>
    </w:p>
    <w:p w:rsidR="00C60544" w:rsidRPr="005A4CF8" w:rsidRDefault="00C60544" w:rsidP="008F4E88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r w:rsidRPr="005A4CF8">
        <w:rPr>
          <w:sz w:val="22"/>
          <w:szCs w:val="22"/>
        </w:rPr>
        <w:t>Çöpçünün koku almaçları işlevini kaybetmiştir.</w:t>
      </w:r>
    </w:p>
    <w:p w:rsidR="00C60544" w:rsidRDefault="00C60544" w:rsidP="008F4E88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 xml:space="preserve">D) </w:t>
      </w:r>
      <w:r w:rsidRPr="005A4CF8">
        <w:rPr>
          <w:sz w:val="22"/>
          <w:szCs w:val="22"/>
        </w:rPr>
        <w:t>Zeynep ortamda kaldıkça kokuyu daha fazla hissedecektir.</w:t>
      </w:r>
    </w:p>
    <w:p w:rsidR="00C60544" w:rsidRPr="005A4CF8" w:rsidRDefault="00C60544" w:rsidP="005A4CF8">
      <w:pPr>
        <w:pStyle w:val="NoSpacing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12. </w:t>
      </w:r>
      <w:r w:rsidRPr="005A4CF8">
        <w:rPr>
          <w:sz w:val="22"/>
          <w:szCs w:val="22"/>
        </w:rPr>
        <w:t>Eter, alkol gibi düşük sıcaklıkta buharlaşan sıvılar yanıcıdır.</w:t>
      </w:r>
      <w:r w:rsidRPr="005A4CF8">
        <w:rPr>
          <w:b/>
          <w:sz w:val="22"/>
          <w:szCs w:val="22"/>
        </w:rPr>
        <w:t xml:space="preserve"> Bu sıvıların kullanıldığı yerlerde zeminlerin iletken maddelerle kaplanması veya petrol tankerlerinin arkasında yere değen zincirlerin bulunmasının temel nedeni aşağıdakilerden hangisidir?</w:t>
      </w:r>
    </w:p>
    <w:p w:rsidR="00C60544" w:rsidRPr="005A4CF8" w:rsidRDefault="00C60544" w:rsidP="005A4CF8">
      <w:pPr>
        <w:pStyle w:val="NoSpacing"/>
        <w:rPr>
          <w:sz w:val="22"/>
          <w:szCs w:val="22"/>
        </w:rPr>
      </w:pPr>
      <w:r w:rsidRPr="005A4CF8">
        <w:rPr>
          <w:sz w:val="22"/>
          <w:szCs w:val="22"/>
        </w:rPr>
        <w:t>A) Elektrik yükü oluşmasını sağlamak</w:t>
      </w:r>
    </w:p>
    <w:p w:rsidR="00C60544" w:rsidRPr="005A4CF8" w:rsidRDefault="00C60544" w:rsidP="005A4CF8">
      <w:pPr>
        <w:pStyle w:val="NoSpacing"/>
        <w:rPr>
          <w:sz w:val="22"/>
          <w:szCs w:val="22"/>
        </w:rPr>
      </w:pPr>
      <w:r w:rsidRPr="005A4CF8">
        <w:rPr>
          <w:sz w:val="22"/>
          <w:szCs w:val="22"/>
        </w:rPr>
        <w:t>B) Oluşan elektrik yüklerinin toprağa akmasını sağlamak</w:t>
      </w:r>
    </w:p>
    <w:p w:rsidR="00C60544" w:rsidRPr="005A4CF8" w:rsidRDefault="00C60544" w:rsidP="005A4CF8">
      <w:pPr>
        <w:pStyle w:val="NoSpacing"/>
        <w:rPr>
          <w:sz w:val="22"/>
          <w:szCs w:val="22"/>
        </w:rPr>
      </w:pPr>
      <w:r w:rsidRPr="005A4CF8">
        <w:rPr>
          <w:sz w:val="22"/>
          <w:szCs w:val="22"/>
        </w:rPr>
        <w:t>C) Oluşan ısının iletilmesini sağlamak</w:t>
      </w:r>
    </w:p>
    <w:p w:rsidR="00C60544" w:rsidRDefault="00C60544" w:rsidP="005A4CF8">
      <w:pPr>
        <w:pStyle w:val="NoSpacing"/>
        <w:rPr>
          <w:sz w:val="22"/>
          <w:szCs w:val="22"/>
        </w:rPr>
      </w:pPr>
      <w:r w:rsidRPr="005A4CF8">
        <w:rPr>
          <w:sz w:val="22"/>
          <w:szCs w:val="22"/>
        </w:rPr>
        <w:t>D) Oluşan sesin iletilmesini sağlamak</w:t>
      </w:r>
    </w:p>
    <w:p w:rsidR="00C60544" w:rsidRPr="005A4CF8" w:rsidRDefault="00C60544" w:rsidP="005A4CF8">
      <w:pPr>
        <w:pStyle w:val="NoSpacing"/>
        <w:ind w:left="1410" w:hanging="1410"/>
        <w:rPr>
          <w:b/>
          <w:sz w:val="22"/>
          <w:szCs w:val="22"/>
        </w:rPr>
      </w:pPr>
      <w:r>
        <w:rPr>
          <w:noProof/>
        </w:rPr>
        <w:pict>
          <v:shape id="Resim 36" o:spid="_x0000_s1039" type="#_x0000_t75" alt="küp3" style="position:absolute;left:0;text-align:left;margin-left:3.4pt;margin-top:1.3pt;width:63pt;height:89.1pt;z-index:-251654144;visibility:visible">
            <v:imagedata r:id="rId20" o:title=""/>
          </v:shape>
        </w:pict>
      </w:r>
      <w:r>
        <w:rPr>
          <w:b/>
          <w:sz w:val="22"/>
          <w:szCs w:val="22"/>
        </w:rPr>
        <w:t xml:space="preserve">13.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5A4CF8">
        <w:rPr>
          <w:sz w:val="22"/>
          <w:szCs w:val="22"/>
        </w:rPr>
        <w:t xml:space="preserve">Dokunma ile elektriklendirme konusunda deney yapmak isteyen Ece başlangıçta yükleri bilinmeyen iletken K levhası ve L küresi birbirine dokundurup ayırıyor. </w:t>
      </w:r>
      <w:r w:rsidRPr="005A4CF8">
        <w:rPr>
          <w:b/>
          <w:sz w:val="22"/>
          <w:szCs w:val="22"/>
        </w:rPr>
        <w:t>Ece K levhası ve L kürelerinin son yükleri hakkında aşağıdakilerden hangisini söylerse yanlış bilgi vermiş olur?</w:t>
      </w:r>
    </w:p>
    <w:p w:rsidR="00C60544" w:rsidRPr="005A4CF8" w:rsidRDefault="00C60544" w:rsidP="005A4CF8">
      <w:pPr>
        <w:pStyle w:val="NoSpacing"/>
        <w:rPr>
          <w:sz w:val="22"/>
          <w:szCs w:val="22"/>
        </w:rPr>
      </w:pPr>
      <w:r w:rsidRPr="005A4CF8">
        <w:rPr>
          <w:sz w:val="22"/>
          <w:szCs w:val="22"/>
        </w:rPr>
        <w:t>A) K levhası ve L küresi her ikisi de + yüklüdür.</w:t>
      </w:r>
    </w:p>
    <w:p w:rsidR="00C60544" w:rsidRPr="005A4CF8" w:rsidRDefault="00C60544" w:rsidP="005A4CF8">
      <w:pPr>
        <w:pStyle w:val="NoSpacing"/>
        <w:rPr>
          <w:sz w:val="22"/>
          <w:szCs w:val="22"/>
        </w:rPr>
      </w:pPr>
      <w:r w:rsidRPr="005A4CF8">
        <w:rPr>
          <w:sz w:val="22"/>
          <w:szCs w:val="22"/>
        </w:rPr>
        <w:t>B) K levhası ve L küresi her ikisi de – yüklüdür</w:t>
      </w:r>
    </w:p>
    <w:p w:rsidR="00C60544" w:rsidRPr="005A4CF8" w:rsidRDefault="00C60544" w:rsidP="005A4CF8">
      <w:pPr>
        <w:pStyle w:val="NoSpacing"/>
        <w:rPr>
          <w:sz w:val="22"/>
          <w:szCs w:val="22"/>
        </w:rPr>
      </w:pPr>
      <w:r w:rsidRPr="005A4CF8">
        <w:rPr>
          <w:sz w:val="22"/>
          <w:szCs w:val="22"/>
        </w:rPr>
        <w:t>C) K levhası ve L küresi her ikisi de nötrdür.</w:t>
      </w:r>
    </w:p>
    <w:p w:rsidR="00C60544" w:rsidRDefault="00C60544" w:rsidP="005A4CF8">
      <w:pPr>
        <w:pStyle w:val="NoSpacing"/>
        <w:rPr>
          <w:sz w:val="22"/>
          <w:szCs w:val="22"/>
        </w:rPr>
      </w:pPr>
      <w:r w:rsidRPr="005A4CF8">
        <w:rPr>
          <w:sz w:val="22"/>
          <w:szCs w:val="22"/>
        </w:rPr>
        <w:t>D) K levhası + yüklü ve L küresi – yüklüdür.</w:t>
      </w:r>
    </w:p>
    <w:p w:rsidR="00C60544" w:rsidRPr="001D2270" w:rsidRDefault="00C60544" w:rsidP="001D2270">
      <w:pPr>
        <w:pStyle w:val="NoSpacing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14. </w:t>
      </w:r>
      <w:r w:rsidRPr="001D2270">
        <w:rPr>
          <w:b/>
          <w:sz w:val="22"/>
          <w:szCs w:val="22"/>
        </w:rPr>
        <w:t>Aşağıdaki cisimlerden hangisinin hem potansiyel hem de kinetik enerjisi vardır?</w:t>
      </w:r>
    </w:p>
    <w:p w:rsidR="00C60544" w:rsidRDefault="00C60544" w:rsidP="001D2270">
      <w:pPr>
        <w:pStyle w:val="NoSpacing"/>
        <w:rPr>
          <w:sz w:val="22"/>
          <w:szCs w:val="22"/>
        </w:rPr>
      </w:pPr>
      <w:r w:rsidRPr="001D2270">
        <w:rPr>
          <w:sz w:val="22"/>
          <w:szCs w:val="22"/>
        </w:rPr>
        <w:t>A</w:t>
      </w:r>
      <w:r>
        <w:rPr>
          <w:sz w:val="22"/>
          <w:szCs w:val="22"/>
        </w:rPr>
        <w:t xml:space="preserve">)Uçan kuş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</w:t>
      </w:r>
      <w:r w:rsidRPr="001D2270">
        <w:rPr>
          <w:sz w:val="22"/>
          <w:szCs w:val="22"/>
        </w:rPr>
        <w:t>Dalda duran elma</w:t>
      </w:r>
      <w:r>
        <w:rPr>
          <w:sz w:val="22"/>
          <w:szCs w:val="22"/>
        </w:rPr>
        <w:t xml:space="preserve"> </w:t>
      </w:r>
    </w:p>
    <w:p w:rsidR="00C60544" w:rsidRDefault="00C60544" w:rsidP="001D2270">
      <w:pPr>
        <w:pStyle w:val="NoSpacing"/>
        <w:rPr>
          <w:sz w:val="22"/>
          <w:szCs w:val="22"/>
        </w:rPr>
      </w:pPr>
      <w:r w:rsidRPr="001D2270">
        <w:rPr>
          <w:sz w:val="22"/>
          <w:szCs w:val="22"/>
        </w:rPr>
        <w:t>C</w:t>
      </w:r>
      <w:r>
        <w:rPr>
          <w:sz w:val="22"/>
          <w:szCs w:val="22"/>
        </w:rPr>
        <w:t>)</w:t>
      </w:r>
      <w:r w:rsidRPr="001D2270">
        <w:rPr>
          <w:sz w:val="22"/>
          <w:szCs w:val="22"/>
        </w:rPr>
        <w:t>Duran araba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D) </w:t>
      </w:r>
      <w:r w:rsidRPr="001D2270">
        <w:rPr>
          <w:sz w:val="22"/>
          <w:szCs w:val="22"/>
        </w:rPr>
        <w:t>Hareketli araba</w:t>
      </w:r>
    </w:p>
    <w:p w:rsidR="00C60544" w:rsidRPr="007E101C" w:rsidRDefault="00C60544" w:rsidP="007E101C">
      <w:pPr>
        <w:pStyle w:val="NoSpacing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15. </w:t>
      </w:r>
      <w:r w:rsidRPr="007E101C">
        <w:rPr>
          <w:b/>
          <w:sz w:val="22"/>
          <w:szCs w:val="22"/>
        </w:rPr>
        <w:t>Hangisinde kuvvet etkisi ortadan kalktığında farklı  bir  durum gözlenir?</w:t>
      </w:r>
    </w:p>
    <w:p w:rsidR="00C60544" w:rsidRPr="007E101C" w:rsidRDefault="00C60544" w:rsidP="007E101C">
      <w:pPr>
        <w:pStyle w:val="NoSpacing"/>
        <w:rPr>
          <w:b/>
          <w:sz w:val="22"/>
          <w:szCs w:val="22"/>
        </w:rPr>
      </w:pPr>
      <w:r w:rsidRPr="00C510B1">
        <w:rPr>
          <w:b/>
          <w:noProof/>
          <w:sz w:val="22"/>
          <w:szCs w:val="22"/>
        </w:rPr>
        <w:pict>
          <v:shape id="Resim 38" o:spid="_x0000_i1025" type="#_x0000_t75" style="width:243pt;height:63.75pt;visibility:visible">
            <v:imagedata r:id="rId21" o:title=""/>
          </v:shape>
        </w:pict>
      </w:r>
    </w:p>
    <w:p w:rsidR="00C60544" w:rsidRDefault="00C60544" w:rsidP="007E101C">
      <w:pPr>
        <w:pStyle w:val="NoSpacing"/>
        <w:rPr>
          <w:b/>
          <w:sz w:val="22"/>
          <w:szCs w:val="22"/>
        </w:rPr>
      </w:pPr>
      <w:r w:rsidRPr="00C510B1">
        <w:rPr>
          <w:b/>
          <w:noProof/>
          <w:sz w:val="22"/>
          <w:szCs w:val="22"/>
        </w:rPr>
        <w:pict>
          <v:shape id="Resim 37" o:spid="_x0000_i1026" type="#_x0000_t75" style="width:242.25pt;height:66.75pt;visibility:visible">
            <v:imagedata r:id="rId22" o:title=""/>
          </v:shape>
        </w:pict>
      </w:r>
    </w:p>
    <w:p w:rsidR="00C60544" w:rsidRDefault="00C60544" w:rsidP="002F3FBD">
      <w:pPr>
        <w:pStyle w:val="NoSpacing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D. </w:t>
      </w:r>
      <w:r w:rsidRPr="002F3FBD">
        <w:rPr>
          <w:b/>
          <w:sz w:val="22"/>
          <w:szCs w:val="22"/>
        </w:rPr>
        <w:t>Aşağıda verilen soruları çözünüz.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="00C60544" w:rsidRPr="002F3FBD" w:rsidRDefault="00C60544" w:rsidP="002F3FBD">
      <w:pPr>
        <w:pStyle w:val="NoSpacing"/>
        <w:rPr>
          <w:b/>
          <w:sz w:val="22"/>
          <w:szCs w:val="22"/>
        </w:rPr>
      </w:pPr>
      <w:r w:rsidRPr="002F3FBD">
        <w:rPr>
          <w:b/>
          <w:sz w:val="22"/>
          <w:szCs w:val="22"/>
        </w:rPr>
        <w:t xml:space="preserve">a.              2Ω       </w:t>
      </w:r>
      <w:r>
        <w:rPr>
          <w:b/>
          <w:sz w:val="22"/>
          <w:szCs w:val="22"/>
        </w:rPr>
        <w:t xml:space="preserve">   </w:t>
      </w:r>
      <w:r w:rsidRPr="002F3FBD">
        <w:rPr>
          <w:b/>
          <w:sz w:val="22"/>
          <w:szCs w:val="22"/>
        </w:rPr>
        <w:t xml:space="preserve">1Ω                         </w:t>
      </w:r>
      <w:r>
        <w:rPr>
          <w:b/>
          <w:sz w:val="22"/>
          <w:szCs w:val="22"/>
        </w:rPr>
        <w:t xml:space="preserve">   </w:t>
      </w:r>
      <w:r w:rsidRPr="002F3FBD">
        <w:rPr>
          <w:b/>
          <w:sz w:val="22"/>
          <w:szCs w:val="22"/>
        </w:rPr>
        <w:t xml:space="preserve">6Ω                   </w:t>
      </w:r>
    </w:p>
    <w:p w:rsidR="00C60544" w:rsidRDefault="00C60544" w:rsidP="002F3FBD">
      <w:pPr>
        <w:pStyle w:val="NoSpacing"/>
        <w:rPr>
          <w:b/>
          <w:sz w:val="22"/>
          <w:szCs w:val="22"/>
        </w:rPr>
      </w:pPr>
      <w:r>
        <w:rPr>
          <w:noProof/>
        </w:rPr>
        <w:pict>
          <v:group id="Grup 347" o:spid="_x0000_s1040" style="position:absolute;margin-left:-.2pt;margin-top:.8pt;width:251.95pt;height:37.3pt;z-index:251664384" coordsize="32345,5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">
            <v:line id="Düz Bağlayıcı 276" o:spid="_x0000_s1041" style="position:absolute;visibility:visible" from="3709,5434" to="6293,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8vMM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U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V/LzDGAAAA3AAAAA8AAAAAAAAA&#10;AAAAAAAAoQIAAGRycy9kb3ducmV2LnhtbFBLBQYAAAAABAAEAPkAAACUAwAAAAA=&#10;"/>
            <v:group id="Grup 346" o:spid="_x0000_s1042" style="position:absolute;width:32345;height:5865" coordsize="32345,58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9wk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q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z3CSxgAAANwA&#10;AAAPAAAAAAAAAAAAAAAAAKoCAABkcnMvZG93bnJldi54bWxQSwUGAAAAAAQABAD6AAAAnQMAAAAA&#10;">
              <v:group id="Grup 241" o:spid="_x0000_s1043" style="position:absolute;left:6038;top:86;width:2508;height:1035" coordsize="17996,63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<v:group id="Grup 242" o:spid="_x0000_s1044" style="position:absolute;top:172;width:9024;height:6211" coordsize="9024,6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    <v:line id="Düz Bağlayıcı 243" o:spid="_x0000_s1045" style="position:absolute;visibility:visible" from="2760,0" to="4974,5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RGFc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i8T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ZEYVxwAAANwAAAAPAAAAAAAA&#10;AAAAAAAAAKECAABkcnMvZG93bnJldi54bWxQSwUGAAAAAAQABAD5AAAAlQMAAAAA&#10;"/>
                  <v:line id="Düz Bağlayıcı 244" o:spid="_x0000_s1046" style="position:absolute;flip:y;visibility:visible" from="0,0" to="2750,62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lfHsYAAADcAAAADwAAAGRycy9kb3ducmV2LnhtbESPQWsCMRSE70L/Q3iFXkSzlaXY1ShS&#10;KPTgRSsrvT03z82ym5dtkur235tCweMwM98wy/VgO3EhHxrHCp6nGQjiyumGawWHz/fJHESIyBo7&#10;x6TglwKsVw+jJRbaXXlHl32sRYJwKFCBibEvpAyVIYth6nri5J2dtxiT9LXUHq8Jbjs5y7IXabHh&#10;tGCwpzdDVbv/sQrkfDv+9ptT3pbt8fhqyqrsv7ZKPT0OmwWISEO8h//bH1rBLM/h70w6AnJ1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2pXx7GAAAA3AAAAA8AAAAAAAAA&#10;AAAAAAAAoQIAAGRycy9kb3ducmV2LnhtbFBLBQYAAAAABAAEAPkAAACUAwAAAAA=&#10;"/>
                  <v:line id="Düz Bağlayıcı 245" o:spid="_x0000_s1047" style="position:absolute;flip:y;visibility:visible" from="4917,603" to="6801,5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X6hcYAAADcAAAADwAAAGRycy9kb3ducmV2LnhtbESPQWsCMRSE74X+h/AKXkrNVmzRrVFE&#10;EDx4UctKb8/N62bZzcs2ibr+e1Mo9DjMzDfMbNHbVlzIh9qxgtdhBoK4dLrmSsHnYf0yAREissbW&#10;MSm4UYDF/PFhhrl2V97RZR8rkSAcclRgYuxyKUNpyGIYuo44ed/OW4xJ+kpqj9cEt60cZdm7tFhz&#10;WjDY0cpQ2ezPVoGcbJ9//PI0bormeJyaoiy6r61Sg6d++QEiUh//w3/tjVYwGr/B75l0BOT8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Ll+oXGAAAA3AAAAA8AAAAAAAAA&#10;AAAAAAAAoQIAAGRycy9kb3ducmV2LnhtbFBLBQYAAAAABAAEAPkAAACUAwAAAAA=&#10;"/>
                  <v:line id="Düz Bağlayıcı 246" o:spid="_x0000_s1048" style="position:absolute;visibility:visible" from="6814,603" to="9024,5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Plj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U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sT5Y3GAAAA3AAAAA8AAAAAAAAA&#10;AAAAAAAAoQIAAGRycy9kb3ducmV2LnhtbFBLBQYAAAAABAAEAPkAAACUAwAAAAA=&#10;"/>
                </v:group>
                <v:group id="Grup 247" o:spid="_x0000_s1049" style="position:absolute;left:8971;width:9025;height:6211" coordsize="9024,6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  <v:line id="Düz Bağlayıcı 248" o:spid="_x0000_s1050" style="position:absolute;visibility:visible" from="2760,0" to="4974,5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DUZM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eBLXxj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A1GTDAAAA3AAAAA8AAAAAAAAAAAAA&#10;AAAAoQIAAGRycy9kb3ducmV2LnhtbFBLBQYAAAAABAAEAPkAAACRAwAAAAA=&#10;"/>
                  <v:line id="Düz Bağlayıcı 249" o:spid="_x0000_s1051" style="position:absolute;flip:y;visibility:visible" from="0,0" to="2750,62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jwgMYAAADcAAAADwAAAGRycy9kb3ducmV2LnhtbESPQWsCMRSE7wX/Q3hCL6VmK1J0NYoI&#10;BQ9eamXF2+vmuVl287ImUbf/vikUPA4z8w2zWPW2FTfyoXas4G2UgSAuna65UnD4+nidgggRWWPr&#10;mBT8UIDVcvC0wFy7O3/SbR8rkSAcclRgYuxyKUNpyGIYuY44eWfnLcYkfSW1x3uC21aOs+xdWqw5&#10;LRjsaGOobPZXq0BOdy8Xv/6eNEVzPM5MURbdaafU87Bfz0FE6uMj/N/eagXjyQz+zq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o8IDGAAAA3AAAAA8AAAAAAAAA&#10;AAAAAAAAoQIAAGRycy9kb3ducmV2LnhtbFBLBQYAAAAABAAEAPkAAACUAwAAAAA=&#10;"/>
                  <v:line id="Düz Bağlayıcı 250" o:spid="_x0000_s1052" style="position:absolute;flip:y;visibility:visible" from="4917,603" to="6801,5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vPwMQAAADcAAAADwAAAGRycy9kb3ducmV2LnhtbERPy2oCMRTdC/2HcAvdFM1UWtGpUUQQ&#10;unDjgxF318ntZJjJzTRJdfr3zUJweTjv+bK3rbiSD7VjBW+jDARx6XTNlYLjYTOcgggRWWPrmBT8&#10;UYDl4mkwx1y7G+/ouo+VSCEcclRgYuxyKUNpyGIYuY44cd/OW4wJ+kpqj7cUbls5zrKJtFhzajDY&#10;0dpQ2ex/rQI53b7++NXlvSma02lmirLozlulXp771SeISH18iO/uL61g/JHmpzPpCM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S8/AxAAAANwAAAAPAAAAAAAAAAAA&#10;AAAAAKECAABkcnMvZG93bnJldi54bWxQSwUGAAAAAAQABAD5AAAAkgMAAAAA&#10;"/>
                  <v:line id="Düz Bağlayıcı 251" o:spid="_x0000_s1053" style="position:absolute;visibility:visible" from="6814,603" to="9024,5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PrJMcAAADcAAAADwAAAGRycy9kb3ducmV2LnhtbESPT2vCQBTE70K/w/IK3nSj0iCpq0hL&#10;QXsQ/xTa4zP7TGKzb8PuNkm/vSsUehxm5jfMYtWbWrTkfGVZwWScgCDOra64UPBxehvNQfiArLG2&#10;TAp+ycNq+TBYYKZtxwdqj6EQEcI+QwVlCE0mpc9LMujHtiGO3sU6gyFKV0jtsItwU8tpkqTSYMVx&#10;ocSGXkrKv48/RsFutk/b9fZ9039u03P+ejh/XTun1PCxXz+DCNSH//Bfe6MVTJ8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I+skxwAAANwAAAAPAAAAAAAA&#10;AAAAAAAAAKECAABkcnMvZG93bnJldi54bWxQSwUGAAAAAAQABAD5AAAAlQMAAAAA&#10;"/>
                </v:group>
              </v:group>
              <v:line id="Düz Bağlayıcı 274" o:spid="_x0000_s1054" style="position:absolute;visibility:visible" from="3623,948" to="6207,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EU3McAAADc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Rq8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4RTcxwAAANwAAAAPAAAAAAAA&#10;AAAAAAAAAKECAABkcnMvZG93bnJldi54bWxQSwUGAAAAAAQABAD5AAAAlQMAAAAA&#10;"/>
              <v:line id="Düz Bağlayıcı 275" o:spid="_x0000_s1055" style="position:absolute;visibility:visible" from="3536,862" to="3536,52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2xR8cAAADc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Rq8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rbFHxwAAANwAAAAPAAAAAAAA&#10;AAAAAAAAAKECAABkcnMvZG93bnJldi54bWxQSwUGAAAAAAQABAD5AAAAlQMAAAAA&#10;"/>
              <v:group id="Grup 277" o:spid="_x0000_s1056" style="position:absolute;left:6297;top:4399;width:2508;height:1035" coordsize="17996,63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w4QK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cOECnFAAAA3AAA&#10;AA8AAAAAAAAAAAAAAAAAqgIAAGRycy9kb3ducmV2LnhtbFBLBQYAAAAABAAEAPoAAACcAwAAAAA=&#10;">
                <v:group id="Grup 278" o:spid="_x0000_s1057" style="position:absolute;top:172;width:9024;height:6211" coordsize="9024,6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GEW8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aRhFvCAAAA3AAAAA8A&#10;AAAAAAAAAAAAAAAAqgIAAGRycy9kb3ducmV2LnhtbFBLBQYAAAAABAAEAPoAAACZAwAAAAA=&#10;">
                  <v:line id="Düz Bağlayıcı 279" o:spid="_x0000_s1058" style="position:absolute;visibility:visible" from="2760,0" to="4974,5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C7QscAAADc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o5cx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4LtCxwAAANwAAAAPAAAAAAAA&#10;AAAAAAAAAKECAABkcnMvZG93bnJldi54bWxQSwUGAAAAAAQABAD5AAAAlQMAAAAA&#10;"/>
                  <v:line id="Düz Bağlayıcı 280" o:spid="_x0000_s1059" style="position:absolute;flip:y;visibility:visible" from="0,0" to="2750,62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vjh8MAAADcAAAADwAAAGRycy9kb3ducmV2LnhtbERPz2vCMBS+D/Y/hCd4GTNVxuiqUUQQ&#10;PHjRjcpuz+bZlDYvXRK1/vfLYbDjx/d7sRpsJ27kQ+NYwXSSgSCunG64VvD1uX3NQYSIrLFzTAoe&#10;FGC1fH5aYKHdnQ90O8ZapBAOBSowMfaFlKEyZDFMXE+cuIvzFmOCvpba4z2F207OsuxdWmw4NRjs&#10;aWOoao9Xq0Dm+5cfvz6/tWV7On2Ysir7771S49GwnoOINMR/8Z97pxXM8jQ/nUlHQC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r44fDAAAA3AAAAA8AAAAAAAAAAAAA&#10;AAAAoQIAAGRycy9kb3ducmV2LnhtbFBLBQYAAAAABAAEAPkAAACRAwAAAAA=&#10;"/>
                  <v:line id="Düz Bağlayıcı 281" o:spid="_x0000_s1060" style="position:absolute;flip:y;visibility:visible" from="4917,603" to="6801,5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dGHMYAAADcAAAADwAAAGRycy9kb3ducmV2LnhtbESPQWsCMRSE7wX/Q3hCL0WzSpHtahQp&#10;FHrwUi0rvT03z82ym5dtkur23zeC0OMwM98wq81gO3EhHxrHCmbTDARx5XTDtYLPw9skBxEissbO&#10;MSn4pQCb9ehhhYV2V/6gyz7WIkE4FKjAxNgXUobKkMUwdT1x8s7OW4xJ+lpqj9cEt52cZ9lCWmw4&#10;LRjs6dVQ1e5/rAKZ756+/fb03Jbt8fhiyqrsv3ZKPY6H7RJEpCH+h+/td61gns/gdiYdAbn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ZnRhzGAAAA3AAAAA8AAAAAAAAA&#10;AAAAAAAAoQIAAGRycy9kb3ducmV2LnhtbFBLBQYAAAAABAAEAPkAAACUAwAAAAA=&#10;"/>
                  <v:line id="Düz Bağlayıcı 282" o:spid="_x0000_s1061" style="position:absolute;visibility:visible" from="6814,603" to="9024,5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FZFMYAAADcAAAADwAAAGRycy9kb3ducmV2LnhtbESPQWvCQBSE7wX/w/KE3uqmKQSJriIV&#10;QXso1Rb0+Mw+k2j2bdjdJum/7xYKHoeZ+YaZLwfTiI6cry0reJ4kIIgLq2suFXx9bp6mIHxA1thY&#10;JgU/5GG5GD3MMde25z11h1CKCGGfo4IqhDaX0hcVGfQT2xJH72KdwRClK6V22Ee4aWSaJJk0WHNc&#10;qLCl14qK2+HbKHh/+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+RWRTGAAAA3AAAAA8AAAAAAAAA&#10;AAAAAAAAoQIAAGRycy9kb3ducmV2LnhtbFBLBQYAAAAABAAEAPkAAACUAwAAAAA=&#10;"/>
                </v:group>
                <v:group id="Grup 283" o:spid="_x0000_s1062" style="position:absolute;left:8971;width:9025;height:6211" coordsize="9024,6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BmD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i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4GYNxgAAANwA&#10;AAAPAAAAAAAAAAAAAAAAAKoCAABkcnMvZG93bnJldi54bWxQSwUGAAAAAAQABAD6AAAAnQMAAAAA&#10;">
                  <v:line id="Düz Bağlayıcı 284" o:spid="_x0000_s1063" style="position:absolute;visibility:visible" from="2760,0" to="4974,5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Rk+8YAAADcAAAADwAAAGRycy9kb3ducmV2LnhtbESPQWvCQBSE7wX/w/KE3uqmtgRJXUUU&#10;QT2I2kJ7fGZfk9Ts27C7Jum/d4VCj8PMfMNM572pRUvOV5YVPI8SEMS51RUXCj7e108TED4ga6wt&#10;k4Jf8jCfDR6mmGnb8ZHaUyhEhLDPUEEZQpNJ6fOSDPqRbYij922dwRClK6R22EW4qeU4SVJpsOK4&#10;UGJDy5Lyy+lqFOxfDmm72O42/ec2Peer4/nrp3NKPQ77xRuIQH34D/+1N1rBePIK9zPxCM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80ZPvGAAAA3AAAAA8AAAAAAAAA&#10;AAAAAAAAoQIAAGRycy9kb3ducmV2LnhtbFBLBQYAAAAABAAEAPkAAACUAwAAAAA=&#10;"/>
                  <v:line id="Düz Bağlayıcı 285" o:spid="_x0000_s1064" style="position:absolute;flip:y;visibility:visible" from="0,0" to="2750,62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xAH8cAAADcAAAADwAAAGRycy9kb3ducmV2LnhtbESPQWsCMRSE74X+h/CEXkrNVtqyrkYR&#10;odCDl6qseHtunptlNy9rkur23zeFQo/DzHzDzJeD7cSVfGgcK3geZyCIK6cbrhXsd+9POYgQkTV2&#10;jknBNwVYLu7v5lhod+NPum5jLRKEQ4EKTIx9IWWoDFkMY9cTJ+/svMWYpK+l9nhLcNvJSZa9SYsN&#10;pwWDPa0NVe32yyqQ+ebx4lenl7ZsD4epKauyP26UehgNqxmISEP8D/+1P7SCSf4K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XEAfxwAAANwAAAAPAAAAAAAA&#10;AAAAAAAAAKECAABkcnMvZG93bnJldi54bWxQSwUGAAAAAAQABAD5AAAAlQMAAAAA&#10;"/>
                  <v:line id="Düz Bağlayıcı 286" o:spid="_x0000_s1065" style="position:absolute;flip:y;visibility:visible" from="4917,603" to="6801,5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7eaMcAAADcAAAADwAAAGRycy9kb3ducmV2LnhtbESPzWrDMBCE74W+g9hCLyWRG0JwnSgh&#10;FAo95JIfHHrbWBvL2Fq5kpq4b18VAjkOM/MNs1gNthMX8qFxrOB1nIEgrpxuuFZw2H+MchAhImvs&#10;HJOCXwqwWj4+LLDQ7spbuuxiLRKEQ4EKTIx9IWWoDFkMY9cTJ+/svMWYpK+l9nhNcNvJSZbNpMWG&#10;04LBnt4NVe3uxyqQ+ebl269P07Zsj8c3U1Zl/7VR6vlpWM9BRBriPXxrf2oFk3wG/2fS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jt5oxwAAANwAAAAPAAAAAAAA&#10;AAAAAAAAAKECAABkcnMvZG93bnJldi54bWxQSwUGAAAAAAQABAD5AAAAlQMAAAAA&#10;"/>
                  <v:line id="Düz Bağlayıcı 287" o:spid="_x0000_s1066" style="position:absolute;visibility:visible" from="6814,603" to="9024,5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b6jMYAAADcAAAADwAAAGRycy9kb3ducmV2LnhtbESPQWvCQBSE7wX/w/KE3uqmFlJJXUUU&#10;QT2Uagvt8Zl9TVKzb8PumqT/3hUEj8PMfMNM572pRUvOV5YVPI8SEMS51RUXCr4+108TED4ga6wt&#10;k4J/8jCfDR6mmGnb8Z7aQyhEhLDPUEEZQpNJ6fOSDPqRbYij92udwRClK6R22EW4qeU4SVJpsOK4&#10;UGJDy5Ly0+FsFLy/fKTtYrvb9N/b9Jiv9sefv84p9TjsF28gAvXhHr61N1rBePIK1zPxCMjZ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/m+ozGAAAA3AAAAA8AAAAAAAAA&#10;AAAAAAAAoQIAAGRycy9kb3ducmV2LnhtbFBLBQYAAAAABAAEAPkAAACUAwAAAAA=&#10;"/>
                </v:group>
              </v:group>
              <v:group id="Grup 288" o:spid="_x0000_s1067" style="position:absolute;left:11386;width:2509;height:1035" coordsize="17996,63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<v:group id="Grup 289" o:spid="_x0000_s1068" style="position:absolute;top:172;width:9024;height:6211" coordsize="9024,6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hR5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0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wIUefFAAAA3AAA&#10;AA8AAAAAAAAAAAAAAAAAqgIAAGRycy9kb3ducmV2LnhtbFBLBQYAAAAABAAEAPoAAACcAwAAAAA=&#10;">
                  <v:line id="Düz Bağlayıcı 290" o:spid="_x0000_s1069" style="position:absolute;visibility:visible" from="2760,0" to="4974,5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b0JcQAAADcAAAADwAAAGRycy9kb3ducmV2LnhtbERPy2rCQBTdF/yH4Qru6kSF0EZHEUtB&#10;uyj1Abq8Zq5JNHMnzEyT9O87i0KXh/NerHpTi5acrywrmIwTEMS51RUXCk7H9+cXED4ga6wtk4If&#10;8rBaDp4WmGnb8Z7aQyhEDGGfoYIyhCaT0uclGfRj2xBH7madwRChK6R22MVwU8tpkqTSYMWxocSG&#10;NiXlj8O3UfA5+0rb9e5j25936TV/218v984pNRr26zmIQH34F/+5t1rB9DXOj2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1vQlxAAAANwAAAAPAAAAAAAAAAAA&#10;AAAAAKECAABkcnMvZG93bnJldi54bWxQSwUGAAAAAAQABAD5AAAAkgMAAAAA&#10;"/>
                  <v:line id="Düz Bağlayıcı 291" o:spid="_x0000_s1070" style="position:absolute;flip:y;visibility:visible" from="0,0" to="2750,62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7QwcYAAADcAAAADwAAAGRycy9kb3ducmV2LnhtbESPQWsCMRSE74X+h/AKXkrNKlJ0NYoU&#10;Ch68aMtKb6+b52bZzcs2SXX990YQPA4z8w2zWPW2FSfyoXasYDTMQBCXTtdcKfj++nybgggRWWPr&#10;mBRcKMBq+fy0wFy7M+/otI+VSBAOOSowMXa5lKE0ZDEMXUecvKPzFmOSvpLa4znBbSvHWfYuLdac&#10;Fgx29GGobPb/VoGcbl///Pp30hTN4TAzRVl0P1ulBi/9eg4iUh8f4Xt7oxWMZyO4nUlHQC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+0MHGAAAA3AAAAA8AAAAAAAAA&#10;AAAAAAAAoQIAAGRycy9kb3ducmV2LnhtbFBLBQYAAAAABAAEAPkAAACUAwAAAAA=&#10;"/>
                  <v:line id="Düz Bağlayıcı 292" o:spid="_x0000_s1071" style="position:absolute;flip:y;visibility:visible" from="4917,603" to="6801,5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2xOtsYAAADcAAAADwAAAGRycy9kb3ducmV2LnhtbESPQWsCMRSE70L/Q3iFXqRmu0jR1ShS&#10;KPTgpVZWentuXjfLbl62Sarbf28EweMwM98wy/VgO3EiHxrHCl4mGQjiyumGawX7r/fnGYgQkTV2&#10;jknBPwVYrx5GSyy0O/MnnXaxFgnCoUAFJsa+kDJUhiyGieuJk/fjvMWYpK+l9nhOcNvJPMtepcWG&#10;04LBnt4MVe3uzyqQs+3412+O07ZsD4e5Kauy/94q9fQ4bBYgIg3xHr61P7SCfJ7D9Uw6AnJ1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NsTrbGAAAA3AAAAA8AAAAAAAAA&#10;AAAAAAAAoQIAAGRycy9kb3ducmV2LnhtbFBLBQYAAAAABAAEAPkAAACUAwAAAAA=&#10;"/>
                  <v:line id="Düz Bağlayıcı 293" o:spid="_x0000_s1072" style="position:absolute;visibility:visible" from="6814,603" to="9024,5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RqU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J3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UEalLGAAAA3AAAAA8AAAAAAAAA&#10;AAAAAAAAoQIAAGRycy9kb3ducmV2LnhtbFBLBQYAAAAABAAEAPkAAACUAwAAAAA=&#10;"/>
                </v:group>
                <v:group id="Grup 294" o:spid="_x0000_s1073" style="position:absolute;left:8971;width:9025;height:6211" coordsize="9024,6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  <v:line id="Düz Bağlayıcı 295" o:spid="_x0000_s1074" style="position:absolute;visibility:visible" from="2760,0" to="4974,5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FXvccAAADc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oVe9xwAAANwAAAAPAAAAAAAA&#10;AAAAAAAAAKECAABkcnMvZG93bnJldi54bWxQSwUGAAAAAAQABAD5AAAAlQMAAAAA&#10;"/>
                  <v:line id="Düz Bağlayıcı 296" o:spid="_x0000_s1075" style="position:absolute;flip:y;visibility:visible" from="0,0" to="2750,62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dItcYAAADcAAAADwAAAGRycy9kb3ducmV2LnhtbESPQWsCMRSE74X+h/AKvRTNKiK6GkUK&#10;Qg9e1LLS23Pz3Cy7edkmqW7/fVMQPA4z8w2zXPe2FVfyoXasYDTMQBCXTtdcKfg8bgczECEia2wd&#10;k4JfCrBePT8tMdfuxnu6HmIlEoRDjgpMjF0uZSgNWQxD1xEn7+K8xZikr6T2eEtw28pxlk2lxZrT&#10;gsGO3g2VzeHHKpCz3du335wnTdGcTnNTlEX3tVPq9aXfLEBE6uMjfG9/aAXj+RT+z6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xXSLXGAAAA3AAAAA8AAAAAAAAA&#10;AAAAAAAAoQIAAGRycy9kb3ducmV2LnhtbFBLBQYAAAAABAAEAPkAAACUAwAAAAA=&#10;"/>
                  <v:line id="Düz Bağlayıcı 297" o:spid="_x0000_s1076" style="position:absolute;flip:y;visibility:visible" from="4917,603" to="6801,5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vtLsYAAADcAAAADwAAAGRycy9kb3ducmV2LnhtbESPQWsCMRSE74X+h/AKvUjNVsTqahQp&#10;FDx4qZaV3p6b182ym5dtEnX9940g9DjMzDfMYtXbVpzJh9qxgtdhBoK4dLrmSsHX/uNlCiJEZI2t&#10;Y1JwpQCr5ePDAnPtLvxJ512sRIJwyFGBibHLpQylIYth6Dri5P04bzEm6SupPV4S3LZylGUTabHm&#10;tGCwo3dDZbM7WQVyuh38+vVx3BTN4TAzRVl031ulnp/69RxEpD7+h+/tjVYwmr3B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Mb7S7GAAAA3AAAAA8AAAAAAAAA&#10;AAAAAAAAoQIAAGRycy9kb3ducmV2LnhtbFBLBQYAAAAABAAEAPkAAACUAwAAAAA=&#10;"/>
                  <v:line id="Düz Bağlayıcı 298" o:spid="_x0000_s1077" style="position:absolute;visibility:visible" from="6814,603" to="9024,5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D4I8QAAADcAAAADwAAAGRycy9kb3ducmV2LnhtbERPy2rCQBTdF/yH4Qru6kSF0EZHEUtB&#10;uyj1Abq8Zq5JNHMnzEyT9O87i0KXh/NerHpTi5acrywrmIwTEMS51RUXCk7H9+cXED4ga6wtk4If&#10;8rBaDp4WmGnb8Z7aQyhEDGGfoYIyhCaT0uclGfRj2xBH7madwRChK6R22MVwU8tpkqTSYMWxocSG&#10;NiXlj8O3UfA5+0rb9e5j25936TV/218v984pNRr26zmIQH34F/+5t1rB9DWujW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oPgjxAAAANwAAAAPAAAAAAAAAAAA&#10;AAAAAKECAABkcnMvZG93bnJldi54bWxQSwUGAAAAAAQABAD5AAAAkgMAAAAA&#10;"/>
                </v:group>
              </v:group>
              <v:line id="Düz Bağlayıcı 299" o:spid="_x0000_s1078" style="position:absolute;visibility:visible" from="8540,1121" to="11559,11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xduMYAAADcAAAADwAAAGRycy9kb3ducmV2LnhtbESPQWvCQBSE7wX/w/KE3uqmFkJNXUUU&#10;QT2Uagvt8Zl9TVKzb8PumqT/3hUEj8PMfMNM572pRUvOV5YVPI8SEMS51RUXCr4+10+vIHxA1lhb&#10;JgX/5GE+GzxMMdO24z21h1CICGGfoYIyhCaT0uclGfQj2xBH79c6gyFKV0jtsItwU8txkqTSYMVx&#10;ocSGliXlp8PZKHh/+UjbxXa36b+36TFf7Y8/f51T6nHYL95ABOrDPXxrb7SC8WQC1zPxCMjZ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TsXbjGAAAA3AAAAA8AAAAAAAAA&#10;AAAAAAAAoQIAAGRycy9kb3ducmV2LnhtbFBLBQYAAAAABAAEAPkAAACUAwAAAAA=&#10;"/>
              <v:line id="Düz Bağlayıcı 300" o:spid="_x0000_s1079" style="position:absolute;visibility:visible" from="8712,5262" to="11731,52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1uP8MAAADc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JXF+PBOP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s9bj/DAAAA3AAAAA8AAAAAAAAAAAAA&#10;AAAAoQIAAGRycy9kb3ducmV2LnhtbFBLBQYAAAAABAAEAPkAAACRAwAAAAA=&#10;"/>
              <v:group id="Grup 301" o:spid="_x0000_s1080" style="position:absolute;left:11645;top:4313;width:2508;height:1035" coordsize="17996,63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  <v:group id="Grup 302" o:spid="_x0000_s1081" style="position:absolute;top:172;width:9024;height:6211" coordsize="9024,6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  <v:line id="Düz Bağlayıcı 303" o:spid="_x0000_s1082" style="position:absolute;visibility:visible" from="2760,0" to="4974,5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/wSMYAAADc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En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vv8EjGAAAA3AAAAA8AAAAAAAAA&#10;AAAAAAAAoQIAAGRycy9kb3ducmV2LnhtbFBLBQYAAAAABAAEAPkAAACUAwAAAAA=&#10;"/>
                  <v:line id="Düz Bağlayıcı 304" o:spid="_x0000_s1083" style="position:absolute;flip:y;visibility:visible" from="0,0" to="2750,62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LpQ8cAAADcAAAADwAAAGRycy9kb3ducmV2LnhtbESPT2sCMRTE74LfIbyCl1Kz/qHYrVGk&#10;IHjwUpWV3l43r5tlNy/bJOr22zeFgsdhZn7DLNe9bcWVfKgdK5iMMxDEpdM1VwpOx+3TAkSIyBpb&#10;x6TghwKsV8PBEnPtbvxO10OsRIJwyFGBibHLpQylIYth7Dri5H05bzEm6SupPd4S3LZymmXP0mLN&#10;acFgR2+GyuZwsQrkYv/47Tef86ZozucXU5RF97FXavTQb15BROrjPfzf3mkFs2wOf2fSEZCr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IulDxwAAANwAAAAPAAAAAAAA&#10;AAAAAAAAAKECAABkcnMvZG93bnJldi54bWxQSwUGAAAAAAQABAD5AAAAlQMAAAAA&#10;"/>
                  <v:line id="Düz Bağlayıcı 305" o:spid="_x0000_s1084" style="position:absolute;flip:y;visibility:visible" from="4917,603" to="6801,5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5M2McAAADcAAAADwAAAGRycy9kb3ducmV2LnhtbESPQWsCMRSE7wX/Q3hCL6JZWyt2NYoU&#10;Cj140ZYVb8/N62bZzcs2SXX77xuh0OMwM98wq01vW3EhH2rHCqaTDARx6XTNlYKP99fxAkSIyBpb&#10;x6TghwJs1oO7FebaXXlPl0OsRIJwyFGBibHLpQylIYth4jri5H06bzEm6SupPV4T3LbyIcvm0mLN&#10;acFgRy+GyubwbRXIxW705bfnWVM0x+OzKcqiO+2Uuh/22yWISH38D/+137SCx+wJbmfSEZDr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bkzYxwAAANwAAAAPAAAAAAAA&#10;AAAAAAAAAKECAABkcnMvZG93bnJldi54bWxQSwUGAAAAAAQABAD5AAAAlQMAAAAA&#10;"/>
                  <v:line id="Düz Bağlayıcı 306" o:spid="_x0000_s1085" style="position:absolute;visibility:visible" from="6814,603" to="9024,5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hT0MYAAADc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SQq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uYU9DGAAAA3AAAAA8AAAAAAAAA&#10;AAAAAAAAoQIAAGRycy9kb3ducmV2LnhtbFBLBQYAAAAABAAEAPkAAACUAwAAAAA=&#10;"/>
                </v:group>
                <v:group id="Grup 307" o:spid="_x0000_s1086" style="position:absolute;left:8971;width:9025;height:6211" coordsize="9024,6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lsyc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npbMnFAAAA3AAA&#10;AA8AAAAAAAAAAAAAAAAAqgIAAGRycy9kb3ducmV2LnhtbFBLBQYAAAAABAAEAPoAAACcAwAAAAA=&#10;">
                  <v:line id="Düz Bağlayıcı 308" o:spid="_x0000_s1087" style="position:absolute;visibility:visible" from="2760,0" to="4974,5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tiOcMAAADc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JXFtPBOP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LYjnDAAAA3AAAAA8AAAAAAAAAAAAA&#10;AAAAoQIAAGRycy9kb3ducmV2LnhtbFBLBQYAAAAABAAEAPkAAACRAwAAAAA=&#10;"/>
                  <v:line id="Düz Bağlayıcı 309" o:spid="_x0000_s1088" style="position:absolute;flip:y;visibility:visible" from="0,0" to="2750,62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NG3cYAAADcAAAADwAAAGRycy9kb3ducmV2LnhtbESPQWsCMRSE7wX/Q3hCL1KzrVJ0axQR&#10;BA9eastKb6+b182ym5dtEnX9940g9DjMzDfMYtXbVpzJh9qxgudxBoK4dLrmSsHnx/ZpBiJEZI2t&#10;Y1JwpQCr5eBhgbl2F36n8yFWIkE45KjAxNjlUobSkMUwdh1x8n6ctxiT9JXUHi8Jblv5kmWv0mLN&#10;acFgRxtDZXM4WQVyth/9+vX3tCma43FuirLovvZKPQ779RuISH38D9/bO61gks3hdiYdAbn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MjRt3GAAAA3AAAAA8AAAAAAAAA&#10;AAAAAAAAoQIAAGRycy9kb3ducmV2LnhtbFBLBQYAAAAABAAEAPkAAACUAwAAAAA=&#10;"/>
                  <v:line id="Düz Bağlayıcı 310" o:spid="_x0000_s1089" style="position:absolute;flip:y;visibility:visible" from="4917,603" to="6801,5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B5ncQAAADcAAAADwAAAGRycy9kb3ducmV2LnhtbERPy2oCMRTdC/2HcAvdFM3YFtGpUaRQ&#10;6MKND0bcXSe3k2EmN9Mk1fHvzUJweTjv+bK3rTiTD7VjBeNRBoK4dLrmSsF+9z2cgggRWWPrmBRc&#10;KcBy8TSYY67dhTd03sZKpBAOOSowMXa5lKE0ZDGMXEecuF/nLcYEfSW1x0sKt618y7KJtFhzajDY&#10;0Zehstn+WwVyun7986vTR1M0h8PMFGXRHddKvTz3q08Qkfr4EN/dP1rB+zjNT2fSEZ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wHmdxAAAANwAAAAPAAAAAAAAAAAA&#10;AAAAAKECAABkcnMvZG93bnJldi54bWxQSwUGAAAAAAQABAD5AAAAkgMAAAAA&#10;"/>
                  <v:line id="Düz Bağlayıcı 311" o:spid="_x0000_s1090" style="position:absolute;visibility:visible" from="6814,603" to="9024,5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hdecYAAADcAAAADwAAAGRycy9kb3ducmV2LnhtbESPQWvCQBSE74L/YXmF3nSTCqGkriKV&#10;gvZQ1Bbq8Zl9Jmmzb8PuNon/3hUKHoeZ+YaZLwfTiI6cry0rSKcJCOLC6ppLBV+fb5NnED4ga2ws&#10;k4ILeVguxqM55tr2vKfuEEoRIexzVFCF0OZS+qIig35qW+Lona0zGKJ0pdQO+wg3jXxKkkwarDku&#10;VNjSa0XF7+HPKPiY7bJutX3fDN/b7FSs96fjT++UenwYVi8gAg3hHv5vb7SCWZrC7Uw8AnJx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GoXXnGAAAA3AAAAA8AAAAAAAAA&#10;AAAAAAAAoQIAAGRycy9kb3ducmV2LnhtbFBLBQYAAAAABAAEAPkAAACUAwAAAAA=&#10;"/>
                </v:group>
              </v:group>
              <v:line id="Düz Bağlayıcı 312" o:spid="_x0000_s1091" style="position:absolute;visibility:visible" from="13888,776" to="16904,7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rDDs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x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F6ww7GAAAA3AAAAA8AAAAAAAAA&#10;AAAAAAAAoQIAAGRycy9kb3ducmV2LnhtbFBLBQYAAAAABAAEAPkAAACUAwAAAAA=&#10;"/>
              <v:line id="Düz Bağlayıcı 313" o:spid="_x0000_s1092" style="position:absolute;visibility:visible" from="14233,5262" to="17249,52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ZmlcYAAADcAAAADwAAAGRycy9kb3ducmV2LnhtbESPzWrDMBCE74G+g9hCb4mcGkxxo4TQ&#10;Ukh6KPmD5rixNrZba2Uk1XbePgoUchxm5htmthhMIzpyvrasYDpJQBAXVtdcKjjsP8YvIHxA1thY&#10;JgUX8rCYP4xmmGvb85a6XShFhLDPUUEVQptL6YuKDPqJbYmjd7bOYIjSlVI77CPcNPI5STJpsOa4&#10;UGFLbxUVv7s/o+Ar3WTdcv25Gr7X2al4356OP71T6ulxWL6CCDSEe/i/vdIK0mk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42ZpXGAAAA3AAAAA8AAAAAAAAA&#10;AAAAAAAAoQIAAGRycy9kb3ducmV2LnhtbFBLBQYAAAAABAAEAPkAAACUAwAAAAA=&#10;"/>
              <v:line id="Düz Bağlayıcı 314" o:spid="_x0000_s1093" style="position:absolute;visibility:visible" from="16994,776" to="16994,5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/+4c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Hf/uHGAAAA3AAAAA8AAAAAAAAA&#10;AAAAAAAAoQIAAGRycy9kb3ducmV2LnhtbFBLBQYAAAAABAAEAPkAAACUAwAAAAA=&#10;"/>
              <v:line id="Düz Bağlayıcı 315" o:spid="_x0000_s1094" style="position:absolute;visibility:visible" from="17080,3191" to="20699,3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NbesYAAADc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6TW3rGAAAA3AAAAA8AAAAAAAAA&#10;AAAAAAAAoQIAAGRycy9kb3ducmV2LnhtbFBLBQYAAAAABAAEAPkAAACUAwAAAAA=&#10;"/>
              <v:group id="Grup 316" o:spid="_x0000_s1095" style="position:absolute;left:23291;top:345;width:2508;height:1035" coordsize="17996,63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group id="Grup 317" o:spid="_x0000_s1096" style="position:absolute;top:172;width:9024;height:6211" coordsize="9024,6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  <v:line id="Düz Bağlayıcı 318" o:spid="_x0000_s1097" style="position:absolute;visibility:visible" from="2760,0" to="4974,5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L05MMAAADcAAAADwAAAGRycy9kb3ducmV2LnhtbERPz2vCMBS+D/wfwhN2m6kTyqhGEUVQ&#10;D2M6QY/P5tlWm5eSxLb775fDYMeP7/ds0ZtatOR8ZVnBeJSAIM6trrhQcPrevH2A8AFZY22ZFPyQ&#10;h8V88DLDTNuOD9QeQyFiCPsMFZQhNJmUPi/JoB/ZhjhyN+sMhghdIbXDLoabWr4nSSoNVhwbSmxo&#10;VVL+OD6Ngs/JV9oud/ttf96l13x9uF7unVPqddgvpyAC9eFf/OfeagWTcVwbz8QjIO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CS9OTDAAAA3AAAAA8AAAAAAAAAAAAA&#10;AAAAoQIAAGRycy9kb3ducmV2LnhtbFBLBQYAAAAABAAEAPkAAACRAwAAAAA=&#10;"/>
                  <v:line id="Düz Bağlayıcı 319" o:spid="_x0000_s1098" style="position:absolute;flip:y;visibility:visible" from="0,0" to="2750,62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rQAMYAAADcAAAADwAAAGRycy9kb3ducmV2LnhtbESPQWsCMRSE70L/Q3iFXkrN2hbR1Sgi&#10;CB68VGWlt+fmdbPs5mWbRN3++6ZQ8DjMzDfMfNnbVlzJh9qxgtEwA0FcOl1zpeB42LxMQISIrLF1&#10;TAp+KMBy8TCYY67djT/ouo+VSBAOOSowMXa5lKE0ZDEMXUecvC/nLcYkfSW1x1uC21a+ZtlYWqw5&#10;LRjsaG2obPYXq0BOds/ffnV+b4rmdJqaoiy6z51ST4/9agYiUh/v4f/2Vit4G03h70w6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60ADGAAAA3AAAAA8AAAAAAAAA&#10;AAAAAAAAoQIAAGRycy9kb3ducmV2LnhtbFBLBQYAAAAABAAEAPkAAACUAwAAAAA=&#10;"/>
                  <v:line id="Düz Bağlayıcı 320" o:spid="_x0000_s1099" style="position:absolute;flip:y;visibility:visible" from="4917,603" to="6801,5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yzIMQAAADcAAAADwAAAGRycy9kb3ducmV2LnhtbERPy2oCMRTdC/2HcAvdFM3UFtGpUUQQ&#10;unDjgxF318ntZJjJzTRJdfr3zUJweTjv+bK3rbiSD7VjBW+jDARx6XTNlYLjYTOcgggRWWPrmBT8&#10;UYDl4mkwx1y7G+/ouo+VSCEcclRgYuxyKUNpyGIYuY44cd/OW4wJ+kpqj7cUbls5zrKJtFhzajDY&#10;0dpQ2ex/rQI53b7++NXloyma02lmirLozlulXp771SeISH18iO/uL63gfZzmpzPpCM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rLMgxAAAANwAAAAPAAAAAAAAAAAA&#10;AAAAAKECAABkcnMvZG93bnJldi54bWxQSwUGAAAAAAQABAD5AAAAkgMAAAAA&#10;"/>
                  <v:line id="Düz Bağlayıcı 321" o:spid="_x0000_s1100" style="position:absolute;visibility:visible" from="6814,603" to="9024,5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SXxM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J2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/El8TGAAAA3AAAAA8AAAAAAAAA&#10;AAAAAAAAoQIAAGRycy9kb3ducmV2LnhtbFBLBQYAAAAABAAEAPkAAACUAwAAAAA=&#10;"/>
                </v:group>
                <v:group id="Grup 322" o:spid="_x0000_s1101" style="position:absolute;left:8971;width:9025;height:6211" coordsize="9024,6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uTM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iuTMcQAAADcAAAA&#10;DwAAAAAAAAAAAAAAAACqAgAAZHJzL2Rvd25yZXYueG1sUEsFBgAAAAAEAAQA+gAAAJsDAAAAAA==&#10;">
                  <v:line id="Düz Bağlayıcı 323" o:spid="_x0000_s1102" style="position:absolute;visibility:visible" from="2760,0" to="4974,5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qsKMYAAADc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BarCjGAAAA3AAAAA8AAAAAAAAA&#10;AAAAAAAAoQIAAGRycy9kb3ducmV2LnhtbFBLBQYAAAAABAAEAPkAAACUAwAAAAA=&#10;"/>
                  <v:line id="Düz Bağlayıcı 324" o:spid="_x0000_s1103" style="position:absolute;flip:y;visibility:visible" from="0,0" to="2750,62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e1I8YAAADcAAAADwAAAGRycy9kb3ducmV2LnhtbESPQWsCMRSE70L/Q3gFL0WztVJ0axQp&#10;FHrwopYVb8/N62bZzcs2ibr9941Q8DjMzDfMYtXbVlzIh9qxgudxBoK4dLrmSsHX/mM0AxEissbW&#10;MSn4pQCr5cNggbl2V97SZRcrkSAcclRgYuxyKUNpyGIYu444ed/OW4xJ+kpqj9cEt62cZNmrtFhz&#10;WjDY0buhstmdrQI52zz9+PVp2hTN4TA3RVl0x41Sw8d+/QYiUh/v4f/2p1bwMpnC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aXtSPGAAAA3AAAAA8AAAAAAAAA&#10;AAAAAAAAoQIAAGRycy9kb3ducmV2LnhtbFBLBQYAAAAABAAEAPkAAACUAwAAAAA=&#10;"/>
                  <v:line id="Düz Bağlayıcı 325" o:spid="_x0000_s1104" style="position:absolute;flip:y;visibility:visible" from="4917,603" to="6801,5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sQuMcAAADcAAAADwAAAGRycy9kb3ducmV2LnhtbESPT0vDQBTE74LfYXmCF2k31j/UmE0p&#10;guChl1ZJ6O2ZfWZDsm/j7trGb+8WCh6HmfkNU6wmO4gD+dA5VnA7z0AQN0533Cr4eH+dLUGEiKxx&#10;cEwKfinAqry8KDDX7shbOuxiKxKEQ44KTIxjLmVoDFkMczcSJ+/LeYsxSd9K7fGY4HaQiyx7lBY7&#10;TgsGR3ox1PS7H6tALjc33379ed9XfV0/maqpxv1Gqeuraf0MItIU/8Pn9ptWcLd4gNOZdARk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2xC4xwAAANwAAAAPAAAAAAAA&#10;AAAAAAAAAKECAABkcnMvZG93bnJldi54bWxQSwUGAAAAAAQABAD5AAAAlQMAAAAA&#10;"/>
                  <v:line id="Düz Bağlayıcı 326" o:spid="_x0000_s1105" style="position:absolute;visibility:visible" from="6814,603" to="9024,5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0PsM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V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AtD7DGAAAA3AAAAA8AAAAAAAAA&#10;AAAAAAAAoQIAAGRycy9kb3ducmV2LnhtbFBLBQYAAAAABAAEAPkAAACUAwAAAAA=&#10;"/>
                </v:group>
              </v:group>
              <v:line id="Düz Bağlayıcı 327" o:spid="_x0000_s1106" style="position:absolute;visibility:visible" from="20703,1293" to="23287,1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2GqK8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Gb/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9hqivGAAAA3AAAAA8AAAAAAAAA&#10;AAAAAAAAoQIAAGRycy9kb3ducmV2LnhtbFBLBQYAAAAABAAEAPkAAACUAwAAAAA=&#10;"/>
              <v:line id="Düz Bağlayıcı 328" o:spid="_x0000_s1107" style="position:absolute;visibility:visible" from="20703,1293" to="20703,56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4+Wc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XzW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7+PlnDAAAA3AAAAA8AAAAAAAAAAAAA&#10;AAAAoQIAAGRycy9kb3ducmV2LnhtbFBLBQYAAAAABAAEAPkAAACRAwAAAAA=&#10;"/>
              <v:group id="Grup 329" o:spid="_x0000_s1108" style="position:absolute;left:23636;top:4830;width:2508;height:1035" coordsize="17996,63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  <v:group id="Grup 330" o:spid="_x0000_s1109" style="position:absolute;top:172;width:9024;height:6211" coordsize="9024,6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w+AM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/H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w+AMEAAADcAAAADwAA&#10;AAAAAAAAAAAAAACqAgAAZHJzL2Rvd25yZXYueG1sUEsFBgAAAAAEAAQA+gAAAJgDAAAAAA==&#10;">
                  <v:line id="Düz Bağlayıcı 331" o:spid="_x0000_s1110" style="position:absolute;visibility:visible" from="2760,0" to="4974,5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0BGcYAAADcAAAADwAAAGRycy9kb3ducmV2LnhtbESPzWrDMBCE74G+g9hCb4mcGkxxo4TQ&#10;Ukh6KPmD5rixNrZba2Uk1XbePgoUchxm5htmthhMIzpyvrasYDpJQBAXVtdcKjjsP8YvIHxA1thY&#10;JgUX8rCYP4xmmGvb85a6XShFhLDPUUEVQptL6YuKDPqJbYmjd7bOYIjSlVI77CPcNPI5STJpsOa4&#10;UGFLbxUVv7s/o+Ar3WTdcv25Gr7X2al4356OP71T6ulxWL6CCDSEe/i/vdIK0nQ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dARnGAAAA3AAAAA8AAAAAAAAA&#10;AAAAAAAAoQIAAGRycy9kb3ducmV2LnhtbFBLBQYAAAAABAAEAPkAAACUAwAAAAA=&#10;"/>
                  <v:line id="Düz Bağlayıcı 332" o:spid="_x0000_s1111" style="position:absolute;flip:y;visibility:visible" from="0,0" to="2750,62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seEcYAAADcAAAADwAAAGRycy9kb3ducmV2LnhtbESPQWsCMRSE74X+h/AKXkrNVkvRrVFE&#10;EDx4UctKb8/N62bZzcs2ibr+e1Mo9DjMzDfMbNHbVlzIh9qxgtdhBoK4dLrmSsHnYf0yAREissbW&#10;MSm4UYDF/PFhhrl2V97RZR8rkSAcclRgYuxyKUNpyGIYuo44ed/OW4xJ+kpqj9cEt60cZdm7tFhz&#10;WjDY0cpQ2ezPVoGcbJ9//PL01hTN8Tg1RVl0X1ulBk/98gNEpD7+h//aG61gPB7B75l0BOT8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PrHhHGAAAA3AAAAA8AAAAAAAAA&#10;AAAAAAAAoQIAAGRycy9kb3ducmV2LnhtbFBLBQYAAAAABAAEAPkAAACUAwAAAAA=&#10;"/>
                  <v:line id="Düz Bağlayıcı 333" o:spid="_x0000_s1112" style="position:absolute;flip:y;visibility:visible" from="4917,603" to="6801,5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e7iscAAADcAAAADwAAAGRycy9kb3ducmV2LnhtbESPzWrDMBCE74W+g9hCL6GRW5eSOlFC&#10;KBRyyCU/OPS2sbaWsbVyJTVx3j4qBHocZuYbZrYYbCdO5EPjWMHzOANBXDndcK1gv/t8moAIEVlj&#10;55gUXCjAYn5/N8NCuzNv6LSNtUgQDgUqMDH2hZShMmQxjF1PnLxv5y3GJH0ttcdzgttOvmTZm7TY&#10;cFow2NOHoard/loFcrIe/fjl8bUt28Ph3ZRV2X+tlXp8GJZTEJGG+B++tVdaQZ7n8HcmHQ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p7uKxwAAANwAAAAPAAAAAAAA&#10;AAAAAAAAAKECAABkcnMvZG93bnJldi54bWxQSwUGAAAAAAQABAD5AAAAlQMAAAAA&#10;"/>
                  <v:line id="Düz Bağlayıcı 334" o:spid="_x0000_s1113" style="position:absolute;visibility:visible" from="6814,603" to="9024,5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qigccAAADc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afoA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aqKBxwAAANwAAAAPAAAAAAAA&#10;AAAAAAAAAKECAABkcnMvZG93bnJldi54bWxQSwUGAAAAAAQABAD5AAAAlQMAAAAA&#10;"/>
                </v:group>
                <v:group id="Grup 335" o:spid="_x0000_s1114" style="position:absolute;left:8971;width:9025;height:6211" coordsize="9024,6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    <v:line id="Düz Bağlayıcı 336" o:spid="_x0000_s1115" style="position:absolute;visibility:visible" from="2760,0" to="4974,5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SZbcYAAADc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M3g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X0mW3GAAAA3AAAAA8AAAAAAAAA&#10;AAAAAAAAoQIAAGRycy9kb3ducmV2LnhtbFBLBQYAAAAABAAEAPkAAACUAwAAAAA=&#10;"/>
                  <v:line id="Düz Bağlayıcı 337" o:spid="_x0000_s1116" style="position:absolute;flip:y;visibility:visible" from="0,0" to="2750,62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y9iccAAADcAAAADwAAAGRycy9kb3ducmV2LnhtbESPQUvDQBSE70L/w/IKXqTdaKTW2G0p&#10;guAhF1tJ6e2ZfWZDsm/j7trGf+8KBY/DzHzDrDaj7cWJfGgdK7idZyCIa6dbbhS8719mSxAhImvs&#10;HZOCHwqwWU+uVlhod+Y3Ou1iIxKEQ4EKTIxDIWWoDVkMczcQJ+/TeYsxSd9I7fGc4LaXd1m2kBZb&#10;TgsGB3o2VHe7b6tALsubL7/9uO+q7nB4NFVdDcdSqevpuH0CEWmM/+FL+1UryPMH+DuTjoBc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nL2JxwAAANwAAAAPAAAAAAAA&#10;AAAAAAAAAKECAABkcnMvZG93bnJldi54bWxQSwUGAAAAAAQABAD5AAAAlQMAAAAA&#10;"/>
                  <v:line id="Düz Bağlayıcı 338" o:spid="_x0000_s1117" style="position:absolute;flip:y;visibility:visible" from="4917,603" to="6801,5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Mp+8MAAADcAAAADwAAAGRycy9kb3ducmV2LnhtbERPz2vCMBS+C/4P4Qm7jJk6h7hqFBGE&#10;HbxMpbLbW/NsSpuXmmTa/ffLYeDx4/u9XPe2FTfyoXasYDLOQBCXTtdcKTgddy9zECEia2wdk4Jf&#10;CrBeDQdLzLW78yfdDrESKYRDjgpMjF0uZSgNWQxj1xEn7uK8xZigr6T2eE/htpWvWTaTFmtODQY7&#10;2hoqm8OPVSDn++er33y/NUVzPr+boiy6r71ST6N+swARqY8P8b/7QyuYTtPadCYdAb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IDKfvDAAAA3AAAAA8AAAAAAAAAAAAA&#10;AAAAoQIAAGRycy9kb3ducmV2LnhtbFBLBQYAAAAABAAEAPkAAACRAwAAAAA=&#10;"/>
                  <v:line id="Düz Bağlayıcı 339" o:spid="_x0000_s1118" style="position:absolute;visibility:visible" from="6814,603" to="9024,5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sNH8cAAADcAAAADwAAAGRycy9kb3ducmV2LnhtbESPQWvCQBSE74L/YXlCb7qxgdCmriKW&#10;gvZQqi3o8Zl9TaLZt2F3m6T/vlsQehxm5htmsRpMIzpyvrasYD5LQBAXVtdcKvj8eJk+gPABWWNj&#10;mRT8kIfVcjxaYK5tz3vqDqEUEcI+RwVVCG0upS8qMuhntiWO3pd1BkOUrpTaYR/hppH3SZJJgzXH&#10;hQpb2lRUXA/fRsFb+p51693rdjjusnPxvD+fLr1T6m4yrJ9ABBrCf/jW3moFafoI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aw0fxwAAANwAAAAPAAAAAAAA&#10;AAAAAAAAAKECAABkcnMvZG93bnJldi54bWxQSwUGAAAAAAQABAD5AAAAlQMAAAAA&#10;"/>
                </v:group>
              </v:group>
              <v:line id="Düz Bağlayıcı 340" o:spid="_x0000_s1119" style="position:absolute;visibility:visible" from="20703,5693" to="23719,5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fX/8QAAADc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9DX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V9f/xAAAANwAAAAPAAAAAAAAAAAA&#10;AAAAAKECAABkcnMvZG93bnJldi54bWxQSwUGAAAAAAQABAD5AAAAkgMAAAAA&#10;"/>
              <v:line id="Düz Bağlayıcı 341" o:spid="_x0000_s1120" style="position:absolute;visibility:visible" from="26310,5693" to="28895,5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tyZM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f5z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bcmTGAAAA3AAAAA8AAAAAAAAA&#10;AAAAAAAAoQIAAGRycy9kb3ducmV2LnhtbFBLBQYAAAAABAAEAPkAAACUAwAAAAA=&#10;"/>
              <v:line id="Düz Bağlayıcı 342" o:spid="_x0000_s1121" style="position:absolute;visibility:visible" from="25879,1380" to="28895,13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nsE8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Ji9j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yewTxwAAANwAAAAPAAAAAAAA&#10;AAAAAAAAAKECAABkcnMvZG93bnJldi54bWxQSwUGAAAAAAQABAD5AAAAlQMAAAAA&#10;"/>
              <v:line id="Düz Bağlayıcı 343" o:spid="_x0000_s1122" style="position:absolute;visibility:visible" from="28898,1380" to="28898,5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VJiMcAAADc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6UM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hUmIxwAAANwAAAAPAAAAAAAA&#10;AAAAAAAAAKECAABkcnMvZG93bnJldi54bWxQSwUGAAAAAAQABAD5AAAAlQMAAAAA&#10;"/>
              <v:line id="Düz Bağlayıcı 344" o:spid="_x0000_s1123" style="position:absolute;visibility:visible" from="28725,3450" to="32345,3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zR/McAAADc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bNH8xwAAANwAAAAPAAAAAAAA&#10;AAAAAAAAAKECAABkcnMvZG93bnJldi54bWxQSwUGAAAAAAQABAD5AAAAlQMAAAAA&#10;"/>
              <v:line id="Düz Bağlayıcı 345" o:spid="_x0000_s1124" style="position:absolute;visibility:visible" from="0,3105" to="3619,3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B0Z8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Ri+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9IHRnxwAAANwAAAAPAAAAAAAA&#10;AAAAAAAAAKECAABkcnMvZG93bnJldi54bWxQSwUGAAAAAAQABAD5AAAAlQMAAAAA&#10;"/>
            </v:group>
          </v:group>
        </w:pict>
      </w:r>
    </w:p>
    <w:p w:rsidR="00C60544" w:rsidRDefault="00C60544" w:rsidP="002F3FBD">
      <w:pPr>
        <w:pStyle w:val="NoSpacing"/>
        <w:rPr>
          <w:b/>
          <w:sz w:val="22"/>
          <w:szCs w:val="22"/>
        </w:rPr>
      </w:pPr>
      <w:r w:rsidRPr="002F3FBD">
        <w:rPr>
          <w:b/>
          <w:sz w:val="22"/>
          <w:szCs w:val="22"/>
        </w:rPr>
        <w:t xml:space="preserve">K                                                      </w:t>
      </w:r>
      <w:r>
        <w:rPr>
          <w:b/>
          <w:sz w:val="22"/>
          <w:szCs w:val="22"/>
        </w:rPr>
        <w:t xml:space="preserve">                                  L        </w:t>
      </w:r>
    </w:p>
    <w:p w:rsidR="00C60544" w:rsidRPr="002F3FBD" w:rsidRDefault="00C60544" w:rsidP="002F3FBD">
      <w:pPr>
        <w:pStyle w:val="NoSpacing"/>
        <w:rPr>
          <w:b/>
          <w:sz w:val="22"/>
          <w:szCs w:val="22"/>
        </w:rPr>
      </w:pPr>
    </w:p>
    <w:p w:rsidR="00C60544" w:rsidRDefault="00C60544" w:rsidP="002F3FBD">
      <w:pPr>
        <w:pStyle w:val="NoSpacing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</w:t>
      </w:r>
      <w:r w:rsidRPr="002F3FBD">
        <w:rPr>
          <w:b/>
          <w:sz w:val="22"/>
          <w:szCs w:val="22"/>
        </w:rPr>
        <w:t xml:space="preserve">3Ω          3Ω                         </w:t>
      </w:r>
      <w:r>
        <w:rPr>
          <w:b/>
          <w:sz w:val="22"/>
          <w:szCs w:val="22"/>
        </w:rPr>
        <w:t xml:space="preserve">    </w:t>
      </w:r>
      <w:r w:rsidRPr="002F3FBD">
        <w:rPr>
          <w:b/>
          <w:sz w:val="22"/>
          <w:szCs w:val="22"/>
        </w:rPr>
        <w:t xml:space="preserve">6Ω    </w:t>
      </w:r>
    </w:p>
    <w:p w:rsidR="00C60544" w:rsidRPr="002F3FBD" w:rsidRDefault="00C60544" w:rsidP="002F3FBD">
      <w:pPr>
        <w:pStyle w:val="NoSpacing"/>
        <w:rPr>
          <w:b/>
          <w:sz w:val="22"/>
          <w:szCs w:val="22"/>
        </w:rPr>
      </w:pPr>
      <w:r w:rsidRPr="002F3FBD">
        <w:rPr>
          <w:b/>
          <w:sz w:val="22"/>
          <w:szCs w:val="22"/>
        </w:rPr>
        <w:t>K-L uç</w:t>
      </w:r>
      <w:r>
        <w:rPr>
          <w:b/>
          <w:sz w:val="22"/>
          <w:szCs w:val="22"/>
        </w:rPr>
        <w:t xml:space="preserve">ları arasındaki eşdeğer direnci </w:t>
      </w:r>
      <w:r w:rsidRPr="002F3FBD">
        <w:rPr>
          <w:b/>
          <w:sz w:val="22"/>
          <w:szCs w:val="22"/>
        </w:rPr>
        <w:t xml:space="preserve">bulunuz. </w:t>
      </w:r>
      <w:r>
        <w:rPr>
          <w:b/>
          <w:sz w:val="22"/>
          <w:szCs w:val="22"/>
        </w:rPr>
        <w:t>(10</w:t>
      </w:r>
      <w:r w:rsidRPr="002F3FBD">
        <w:rPr>
          <w:b/>
          <w:sz w:val="22"/>
          <w:szCs w:val="22"/>
        </w:rPr>
        <w:t>p)</w:t>
      </w:r>
    </w:p>
    <w:p w:rsidR="00C60544" w:rsidRPr="002F3FBD" w:rsidRDefault="00C60544" w:rsidP="002F3FBD">
      <w:pPr>
        <w:pStyle w:val="NoSpacing"/>
        <w:rPr>
          <w:b/>
          <w:sz w:val="22"/>
          <w:szCs w:val="22"/>
        </w:rPr>
      </w:pPr>
    </w:p>
    <w:p w:rsidR="00C60544" w:rsidRPr="002F3FBD" w:rsidRDefault="00C60544" w:rsidP="002F3FBD">
      <w:pPr>
        <w:pStyle w:val="NoSpacing"/>
        <w:rPr>
          <w:b/>
          <w:sz w:val="22"/>
          <w:szCs w:val="22"/>
        </w:rPr>
      </w:pPr>
    </w:p>
    <w:p w:rsidR="00C60544" w:rsidRPr="002F3FBD" w:rsidRDefault="00C60544" w:rsidP="002F3FBD">
      <w:pPr>
        <w:pStyle w:val="NoSpacing"/>
        <w:rPr>
          <w:b/>
          <w:sz w:val="22"/>
          <w:szCs w:val="22"/>
        </w:rPr>
      </w:pPr>
      <w:r w:rsidRPr="002F3FBD">
        <w:rPr>
          <w:b/>
          <w:sz w:val="22"/>
          <w:szCs w:val="22"/>
        </w:rPr>
        <w:t xml:space="preserve">                                                                </w:t>
      </w:r>
    </w:p>
    <w:p w:rsidR="00C60544" w:rsidRPr="002F3FBD" w:rsidRDefault="00C60544" w:rsidP="002F3FBD">
      <w:pPr>
        <w:pStyle w:val="NoSpacing"/>
        <w:rPr>
          <w:b/>
          <w:sz w:val="22"/>
          <w:szCs w:val="22"/>
        </w:rPr>
      </w:pPr>
    </w:p>
    <w:p w:rsidR="00C60544" w:rsidRDefault="00C60544" w:rsidP="002F3FBD">
      <w:pPr>
        <w:pStyle w:val="NoSpacing"/>
        <w:rPr>
          <w:b/>
          <w:sz w:val="22"/>
          <w:szCs w:val="22"/>
        </w:rPr>
      </w:pPr>
      <w:r>
        <w:rPr>
          <w:noProof/>
        </w:rPr>
        <w:pict>
          <v:shape id="Resim 30" o:spid="_x0000_s1125" type="#_x0000_t75" style="position:absolute;margin-left:5.95pt;margin-top:6.3pt;width:139.9pt;height:114.1pt;z-index:-251653120;visibility:visible">
            <v:imagedata r:id="rId23" o:title=""/>
          </v:shape>
        </w:pict>
      </w:r>
    </w:p>
    <w:p w:rsidR="00C60544" w:rsidRDefault="00C60544" w:rsidP="002F3FBD">
      <w:pPr>
        <w:pStyle w:val="NoSpacing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b.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2F3FBD">
        <w:rPr>
          <w:b/>
          <w:bCs/>
          <w:sz w:val="22"/>
          <w:szCs w:val="22"/>
        </w:rPr>
        <w:t xml:space="preserve"> Şekilde görülen elektrik </w:t>
      </w:r>
    </w:p>
    <w:p w:rsidR="00C60544" w:rsidRDefault="00C60544" w:rsidP="002F3FBD">
      <w:pPr>
        <w:pStyle w:val="NoSpacing"/>
        <w:ind w:left="2124" w:firstLine="708"/>
        <w:rPr>
          <w:b/>
          <w:bCs/>
          <w:sz w:val="22"/>
          <w:szCs w:val="22"/>
        </w:rPr>
      </w:pPr>
      <w:r w:rsidRPr="002F3FBD">
        <w:rPr>
          <w:b/>
          <w:bCs/>
          <w:sz w:val="22"/>
          <w:szCs w:val="22"/>
        </w:rPr>
        <w:t xml:space="preserve">devresinin gerilimi 80 volt </w:t>
      </w:r>
    </w:p>
    <w:p w:rsidR="00C60544" w:rsidRDefault="00C60544" w:rsidP="002F3FBD">
      <w:pPr>
        <w:pStyle w:val="NoSpacing"/>
        <w:ind w:left="2124" w:firstLine="708"/>
        <w:rPr>
          <w:b/>
          <w:bCs/>
          <w:sz w:val="22"/>
          <w:szCs w:val="22"/>
        </w:rPr>
      </w:pPr>
      <w:r w:rsidRPr="002F3FBD">
        <w:rPr>
          <w:b/>
          <w:bCs/>
          <w:sz w:val="22"/>
          <w:szCs w:val="22"/>
        </w:rPr>
        <w:t xml:space="preserve">ve ampulün direnci 16 </w:t>
      </w:r>
      <w:r>
        <w:rPr>
          <w:b/>
          <w:bCs/>
          <w:sz w:val="22"/>
          <w:szCs w:val="22"/>
        </w:rPr>
        <w:t xml:space="preserve"> </w:t>
      </w:r>
    </w:p>
    <w:p w:rsidR="00C60544" w:rsidRDefault="00C60544" w:rsidP="002F3FBD">
      <w:pPr>
        <w:pStyle w:val="NoSpacing"/>
        <w:ind w:left="2124" w:firstLine="70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</w:t>
      </w:r>
      <w:r w:rsidRPr="002F3FBD">
        <w:rPr>
          <w:b/>
          <w:bCs/>
          <w:sz w:val="22"/>
          <w:szCs w:val="22"/>
        </w:rPr>
        <w:t xml:space="preserve">ohm olduğuna göre </w:t>
      </w:r>
      <w:r>
        <w:rPr>
          <w:b/>
          <w:bCs/>
          <w:sz w:val="22"/>
          <w:szCs w:val="22"/>
        </w:rPr>
        <w:t xml:space="preserve"> </w:t>
      </w:r>
    </w:p>
    <w:p w:rsidR="00C60544" w:rsidRDefault="00C60544" w:rsidP="002F3FBD">
      <w:pPr>
        <w:pStyle w:val="NoSpacing"/>
        <w:ind w:left="2124" w:firstLine="708"/>
        <w:rPr>
          <w:b/>
          <w:bCs/>
          <w:sz w:val="22"/>
          <w:szCs w:val="22"/>
        </w:rPr>
      </w:pPr>
      <w:r w:rsidRPr="002F3FBD">
        <w:rPr>
          <w:b/>
          <w:bCs/>
          <w:sz w:val="22"/>
          <w:szCs w:val="22"/>
        </w:rPr>
        <w:t xml:space="preserve">ampermetrenin gösterdiği </w:t>
      </w:r>
    </w:p>
    <w:p w:rsidR="00C60544" w:rsidRPr="002F3FBD" w:rsidRDefault="00C60544" w:rsidP="002F3FBD">
      <w:pPr>
        <w:pStyle w:val="NoSpacing"/>
        <w:ind w:left="2124" w:firstLine="708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değer</w:t>
      </w:r>
      <w:r w:rsidRPr="002F3FBD">
        <w:rPr>
          <w:b/>
          <w:bCs/>
          <w:sz w:val="22"/>
          <w:szCs w:val="22"/>
        </w:rPr>
        <w:t xml:space="preserve"> kaç amperdir?</w:t>
      </w:r>
      <w:r w:rsidRPr="002F3FBD">
        <w:rPr>
          <w:bCs/>
          <w:sz w:val="22"/>
          <w:szCs w:val="22"/>
        </w:rPr>
        <w:t>(10p)</w:t>
      </w:r>
    </w:p>
    <w:p w:rsidR="00C60544" w:rsidRPr="002F3FBD" w:rsidRDefault="00C60544" w:rsidP="002F3FBD">
      <w:pPr>
        <w:pStyle w:val="NoSpacing"/>
        <w:rPr>
          <w:b/>
          <w:sz w:val="22"/>
          <w:szCs w:val="22"/>
        </w:rPr>
      </w:pPr>
    </w:p>
    <w:p w:rsidR="00C60544" w:rsidRPr="002F3FBD" w:rsidRDefault="00C60544" w:rsidP="002F3FBD">
      <w:pPr>
        <w:pStyle w:val="NoSpacing"/>
        <w:rPr>
          <w:b/>
          <w:sz w:val="22"/>
          <w:szCs w:val="22"/>
        </w:rPr>
      </w:pPr>
    </w:p>
    <w:p w:rsidR="00C60544" w:rsidRPr="002F3FBD" w:rsidRDefault="00C60544" w:rsidP="002F3FBD">
      <w:pPr>
        <w:pStyle w:val="NoSpacing"/>
        <w:rPr>
          <w:b/>
          <w:sz w:val="22"/>
          <w:szCs w:val="22"/>
        </w:rPr>
      </w:pPr>
    </w:p>
    <w:p w:rsidR="00C60544" w:rsidRPr="007E101C" w:rsidRDefault="00C60544" w:rsidP="001D2270">
      <w:pPr>
        <w:pStyle w:val="NoSpacing"/>
        <w:rPr>
          <w:b/>
          <w:sz w:val="22"/>
          <w:szCs w:val="22"/>
        </w:rPr>
      </w:pPr>
    </w:p>
    <w:p w:rsidR="00C60544" w:rsidRPr="00072599" w:rsidRDefault="00C60544" w:rsidP="00072599">
      <w:pPr>
        <w:pStyle w:val="NoSpacing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c. Şekildeki </w:t>
      </w:r>
      <w:r w:rsidRPr="00072599">
        <w:rPr>
          <w:b/>
          <w:sz w:val="22"/>
          <w:szCs w:val="22"/>
        </w:rPr>
        <w:t>sürtünmesiz sistem için aşağıda verilen boşlukları uygun bir şekilde doldurunuz.(</w:t>
      </w:r>
      <w:r>
        <w:rPr>
          <w:sz w:val="22"/>
          <w:szCs w:val="22"/>
        </w:rPr>
        <w:t>5</w:t>
      </w:r>
      <w:r w:rsidRPr="00072599">
        <w:rPr>
          <w:sz w:val="22"/>
          <w:szCs w:val="22"/>
        </w:rPr>
        <w:t>p</w:t>
      </w:r>
      <w:r w:rsidRPr="00072599">
        <w:rPr>
          <w:b/>
          <w:sz w:val="22"/>
          <w:szCs w:val="22"/>
        </w:rPr>
        <w:t>)</w:t>
      </w:r>
    </w:p>
    <w:p w:rsidR="00C60544" w:rsidRPr="00072599" w:rsidRDefault="00C60544" w:rsidP="00072599">
      <w:pPr>
        <w:pStyle w:val="NoSpacing"/>
        <w:rPr>
          <w:b/>
          <w:i/>
          <w:sz w:val="22"/>
          <w:szCs w:val="22"/>
          <w:u w:val="single"/>
        </w:rPr>
      </w:pPr>
      <w:r>
        <w:rPr>
          <w:noProof/>
        </w:rPr>
        <w:pict>
          <v:group id="Grup 17" o:spid="_x0000_s1126" style="position:absolute;margin-left:5.55pt;margin-top:2.85pt;width:252pt;height:97.1pt;z-index:251665408" coordorigin="2199,1529" coordsize="3422,1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">
            <v:line id="Line 14" o:spid="_x0000_s1127" style="position:absolute;visibility:visible" from="2199,2854" to="5223,2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shape id="Freeform 15" o:spid="_x0000_s1128" style="position:absolute;left:2343;top:1702;width:2880;height:1152;visibility:visible;mso-wrap-style:square;v-text-anchor:top" coordsize="3240,1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yly8EA&#10;AADbAAAADwAAAGRycy9kb3ducmV2LnhtbERPTWsCMRC9F/ofwhS81ayVWl2NshSEXiqoPfQ4bsbd&#10;xc0kJNFd++uNIPQ2j/c5i1VvWnEhHxrLCkbDDARxaXXDlYKf/fp1CiJEZI2tZVJwpQCr5fPTAnNt&#10;O97SZRcrkUI45KigjtHlUoayJoNhaB1x4o7WG4wJ+kpqj10KN618y7KJNNhwaqjR0WdN5Wl3Ngro&#10;N/D+Y3rdvDs//g6HouA/1yk1eOmLOYhIffwXP9xfOs2fwf2XdI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spcvBAAAA2wAAAA8AAAAAAAAAAAAAAAAAmAIAAGRycy9kb3du&#10;cmV2LnhtbFBLBQYAAAAABAAEAPUAAACGAwAAAAA=&#10;" path="m,c450,810,900,1620,1440,1620,1980,1620,2610,810,3240,e" filled="f">
              <v:path arrowok="t" o:connecttype="custom" o:connectlocs="0,0;1280,1152;2880,0" o:connectangles="0,0,0"/>
            </v:shape>
            <v:oval id="Oval 16" o:spid="_x0000_s1129" style="position:absolute;left:2343;top:1558;width:144;height: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Nm6b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vX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02bpvwAAANsAAAAPAAAAAAAAAAAAAAAAAJgCAABkcnMvZG93bnJl&#10;di54bWxQSwUGAAAAAAQABAD1AAAAhAMAAAAA&#10;"/>
            <v:line id="Line 17" o:spid="_x0000_s1130" style="position:absolute;visibility:visible" from="2487,1702" to="2631,18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lnGsQAAADb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mWcaxAAAANsAAAAPAAAAAAAAAAAA&#10;AAAAAKECAABkcnMvZG93bnJldi54bWxQSwUGAAAAAAQABAD5AAAAkgMAAAAA&#10;">
              <v:stroke endarrow="block"/>
            </v:line>
            <v:line id="Line 18" o:spid="_x0000_s1131" style="position:absolute;flip:x;visibility:visible" from="2631,2278" to="2775,2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<v:line id="Line 19" o:spid="_x0000_s1132" style="position:absolute;flip:x;visibility:visible" from="3063,2710" to="3207,27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12qc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kx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9dqnGAAAA2wAAAA8AAAAAAAAA&#10;AAAAAAAAoQIAAGRycy9kb3ducmV2LnhtbFBLBQYAAAAABAAEAPkAAACUAwAAAAA=&#10;"/>
            <v:line id="Line 20" o:spid="_x0000_s1133" style="position:absolute;visibility:visible" from="5103,1718" to="5247,17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1134" type="#_x0000_t202" style="position:absolute;left:2403;top:2116;width:432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<v:textbox>
                <w:txbxContent>
                  <w:p w:rsidR="00C60544" w:rsidRPr="003443CE" w:rsidRDefault="00C60544" w:rsidP="00072599">
                    <w:pPr>
                      <w:rPr>
                        <w:b/>
                      </w:rPr>
                    </w:pPr>
                    <w:r w:rsidRPr="003443CE">
                      <w:rPr>
                        <w:b/>
                      </w:rPr>
                      <w:t>A</w:t>
                    </w:r>
                  </w:p>
                </w:txbxContent>
              </v:textbox>
            </v:shape>
            <v:shape id="Text Box 22" o:spid="_x0000_s1135" type="#_x0000_t202" style="position:absolute;left:2799;top:2576;width:288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<v:textbox>
                <w:txbxContent>
                  <w:p w:rsidR="00C60544" w:rsidRPr="003443CE" w:rsidRDefault="00C60544" w:rsidP="00072599">
                    <w:pPr>
                      <w:rPr>
                        <w:b/>
                      </w:rPr>
                    </w:pPr>
                    <w:r w:rsidRPr="003443CE">
                      <w:rPr>
                        <w:b/>
                      </w:rPr>
                      <w:t>B</w:t>
                    </w:r>
                  </w:p>
                </w:txbxContent>
              </v:textbox>
            </v:shape>
            <v:shape id="Text Box 23" o:spid="_x0000_s1136" type="#_x0000_t202" style="position:absolute;left:3463;top:2576;width:397;height:4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<v:textbox>
                <w:txbxContent>
                  <w:p w:rsidR="00C60544" w:rsidRPr="003443CE" w:rsidRDefault="00C60544" w:rsidP="00072599">
                    <w:pPr>
                      <w:rPr>
                        <w:b/>
                      </w:rPr>
                    </w:pPr>
                    <w:r w:rsidRPr="003443CE">
                      <w:rPr>
                        <w:b/>
                      </w:rPr>
                      <w:t>C</w:t>
                    </w:r>
                  </w:p>
                </w:txbxContent>
              </v:textbox>
            </v:shape>
            <v:shape id="Text Box 24" o:spid="_x0000_s1137" type="#_x0000_t202" style="position:absolute;left:5189;top:1529;width:432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<v:textbox>
                <w:txbxContent>
                  <w:p w:rsidR="00C60544" w:rsidRPr="003443CE" w:rsidRDefault="00C60544" w:rsidP="00072599">
                    <w:pPr>
                      <w:rPr>
                        <w:b/>
                      </w:rPr>
                    </w:pPr>
                    <w:r w:rsidRPr="003443CE">
                      <w:rPr>
                        <w:b/>
                      </w:rPr>
                      <w:t>D</w:t>
                    </w:r>
                  </w:p>
                </w:txbxContent>
              </v:textbox>
            </v:shape>
          </v:group>
        </w:pict>
      </w:r>
    </w:p>
    <w:p w:rsidR="00C60544" w:rsidRPr="00072599" w:rsidRDefault="00C60544" w:rsidP="00072599">
      <w:pPr>
        <w:pStyle w:val="NoSpacing"/>
        <w:rPr>
          <w:b/>
          <w:i/>
          <w:sz w:val="22"/>
          <w:szCs w:val="22"/>
          <w:u w:val="single"/>
        </w:rPr>
      </w:pPr>
    </w:p>
    <w:p w:rsidR="00C60544" w:rsidRPr="00072599" w:rsidRDefault="00C60544" w:rsidP="00072599">
      <w:pPr>
        <w:pStyle w:val="NoSpacing"/>
        <w:rPr>
          <w:b/>
          <w:i/>
          <w:sz w:val="22"/>
          <w:szCs w:val="22"/>
          <w:u w:val="single"/>
        </w:rPr>
      </w:pPr>
    </w:p>
    <w:p w:rsidR="00C60544" w:rsidRPr="00072599" w:rsidRDefault="00C60544" w:rsidP="00072599">
      <w:pPr>
        <w:pStyle w:val="NoSpacing"/>
        <w:rPr>
          <w:b/>
          <w:i/>
          <w:sz w:val="22"/>
          <w:szCs w:val="22"/>
          <w:u w:val="single"/>
        </w:rPr>
      </w:pPr>
    </w:p>
    <w:p w:rsidR="00C60544" w:rsidRPr="00072599" w:rsidRDefault="00C60544" w:rsidP="00072599">
      <w:pPr>
        <w:pStyle w:val="NoSpacing"/>
        <w:rPr>
          <w:b/>
          <w:i/>
          <w:sz w:val="22"/>
          <w:szCs w:val="22"/>
          <w:u w:val="single"/>
        </w:rPr>
      </w:pPr>
    </w:p>
    <w:p w:rsidR="00C60544" w:rsidRPr="00072599" w:rsidRDefault="00C60544" w:rsidP="00072599">
      <w:pPr>
        <w:pStyle w:val="NoSpacing"/>
        <w:rPr>
          <w:b/>
          <w:i/>
          <w:sz w:val="22"/>
          <w:szCs w:val="22"/>
          <w:u w:val="single"/>
        </w:rPr>
      </w:pPr>
    </w:p>
    <w:p w:rsidR="00C60544" w:rsidRPr="00072599" w:rsidRDefault="00C60544" w:rsidP="00072599">
      <w:pPr>
        <w:pStyle w:val="NoSpacing"/>
        <w:rPr>
          <w:b/>
          <w:sz w:val="22"/>
          <w:szCs w:val="22"/>
        </w:rPr>
      </w:pPr>
    </w:p>
    <w:p w:rsidR="00C60544" w:rsidRPr="00072599" w:rsidRDefault="00C60544" w:rsidP="00072599">
      <w:pPr>
        <w:pStyle w:val="NoSpacing"/>
        <w:rPr>
          <w:b/>
          <w:sz w:val="22"/>
          <w:szCs w:val="22"/>
        </w:rPr>
      </w:pPr>
    </w:p>
    <w:p w:rsidR="00C60544" w:rsidRPr="00072599" w:rsidRDefault="00C60544" w:rsidP="00072599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 xml:space="preserve">* </w:t>
      </w:r>
      <w:r w:rsidRPr="00072599">
        <w:rPr>
          <w:sz w:val="22"/>
          <w:szCs w:val="22"/>
        </w:rPr>
        <w:t>Topun …………………… noktasındaki kinetik enerjisi en büyüktür.</w:t>
      </w:r>
    </w:p>
    <w:p w:rsidR="00C60544" w:rsidRPr="00072599" w:rsidRDefault="00C60544" w:rsidP="00072599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 xml:space="preserve">* </w:t>
      </w:r>
      <w:r w:rsidRPr="00072599">
        <w:rPr>
          <w:sz w:val="22"/>
          <w:szCs w:val="22"/>
        </w:rPr>
        <w:t>Top C noktasından D noktasına hareket ederken ……………….…..enerjisi azalır, ……….………… enerjisi artar.</w:t>
      </w:r>
    </w:p>
    <w:p w:rsidR="00C60544" w:rsidRPr="00072599" w:rsidRDefault="00C60544" w:rsidP="00072599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 xml:space="preserve">* </w:t>
      </w:r>
      <w:r w:rsidRPr="00072599">
        <w:rPr>
          <w:sz w:val="22"/>
          <w:szCs w:val="22"/>
        </w:rPr>
        <w:t>Topun ……………………noktasındaki potansiyel enerjisi en büyüktür.</w:t>
      </w:r>
    </w:p>
    <w:p w:rsidR="00C60544" w:rsidRPr="00072599" w:rsidRDefault="00C60544" w:rsidP="00072599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 xml:space="preserve">* </w:t>
      </w:r>
      <w:r w:rsidRPr="00072599">
        <w:rPr>
          <w:sz w:val="22"/>
          <w:szCs w:val="22"/>
        </w:rPr>
        <w:t>Top A noktasından B noktasına ge</w:t>
      </w:r>
      <w:r>
        <w:rPr>
          <w:sz w:val="22"/>
          <w:szCs w:val="22"/>
        </w:rPr>
        <w:t>çerken ……………..enerjisi artar.</w:t>
      </w:r>
    </w:p>
    <w:p w:rsidR="00C60544" w:rsidRPr="00072599" w:rsidRDefault="00C60544" w:rsidP="00072599">
      <w:pPr>
        <w:pStyle w:val="NoSpacing"/>
        <w:rPr>
          <w:b/>
          <w:sz w:val="22"/>
          <w:szCs w:val="22"/>
        </w:rPr>
      </w:pPr>
      <w:r>
        <w:rPr>
          <w:noProof/>
        </w:rPr>
        <w:pict>
          <v:shape id="Resim 39" o:spid="_x0000_s1138" type="#_x0000_t75" style="position:absolute;margin-left:-9.6pt;margin-top:6.7pt;width:108.95pt;height:116.95pt;z-index:-251650048;visibility:visible">
            <v:imagedata r:id="rId24" o:title=""/>
          </v:shape>
        </w:pict>
      </w:r>
    </w:p>
    <w:p w:rsidR="00C60544" w:rsidRPr="001D2270" w:rsidRDefault="00C60544" w:rsidP="001D2270">
      <w:pPr>
        <w:pStyle w:val="NoSpacing"/>
        <w:rPr>
          <w:sz w:val="22"/>
          <w:szCs w:val="22"/>
        </w:rPr>
      </w:pPr>
    </w:p>
    <w:p w:rsidR="00C60544" w:rsidRPr="005A4CF8" w:rsidRDefault="00C60544" w:rsidP="005A4CF8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DİKKAT EDİNNN!!!</w:t>
      </w:r>
    </w:p>
    <w:p w:rsidR="00C60544" w:rsidRPr="008F4E88" w:rsidRDefault="00C60544" w:rsidP="008F4E88">
      <w:pPr>
        <w:pStyle w:val="NoSpacing"/>
        <w:rPr>
          <w:b/>
          <w:sz w:val="22"/>
          <w:szCs w:val="22"/>
        </w:rPr>
      </w:pPr>
    </w:p>
    <w:p w:rsidR="00C60544" w:rsidRDefault="00C60544" w:rsidP="009776DF">
      <w:pPr>
        <w:pStyle w:val="NoSpacing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Başarılar</w:t>
      </w:r>
    </w:p>
    <w:p w:rsidR="00C60544" w:rsidRDefault="00C60544" w:rsidP="009776DF">
      <w:pPr>
        <w:pStyle w:val="NoSpacing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</w:t>
      </w:r>
    </w:p>
    <w:p w:rsidR="00C60544" w:rsidRDefault="00C60544" w:rsidP="009776DF">
      <w:pPr>
        <w:pStyle w:val="NoSpacing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FATMA AY</w:t>
      </w:r>
    </w:p>
    <w:p w:rsidR="00C60544" w:rsidRPr="008F4E88" w:rsidRDefault="00C60544" w:rsidP="009776DF">
      <w:pPr>
        <w:pStyle w:val="NoSpacing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Fen ve Teknoloji Öğretmeni</w:t>
      </w:r>
      <w:bookmarkStart w:id="0" w:name="_GoBack"/>
      <w:bookmarkEnd w:id="0"/>
    </w:p>
    <w:sectPr w:rsidR="00C60544" w:rsidRPr="008F4E88" w:rsidSect="00BC7EFD">
      <w:type w:val="continuous"/>
      <w:pgSz w:w="11906" w:h="16838"/>
      <w:pgMar w:top="284" w:right="284" w:bottom="284" w:left="284" w:header="0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544" w:rsidRDefault="00C60544" w:rsidP="00DB48D5">
      <w:r>
        <w:separator/>
      </w:r>
    </w:p>
  </w:endnote>
  <w:endnote w:type="continuationSeparator" w:id="0">
    <w:p w:rsidR="00C60544" w:rsidRDefault="00C60544" w:rsidP="00DB48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544" w:rsidRDefault="00C60544" w:rsidP="00DB48D5">
      <w:r>
        <w:separator/>
      </w:r>
    </w:p>
  </w:footnote>
  <w:footnote w:type="continuationSeparator" w:id="0">
    <w:p w:rsidR="00C60544" w:rsidRDefault="00C60544" w:rsidP="00DB48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24539"/>
    <w:multiLevelType w:val="hybridMultilevel"/>
    <w:tmpl w:val="B63CCDDA"/>
    <w:lvl w:ilvl="0" w:tplc="D1A8CCDC">
      <w:start w:val="1"/>
      <w:numFmt w:val="upperLetter"/>
      <w:lvlText w:val="%1)"/>
      <w:lvlJc w:val="left"/>
      <w:pPr>
        <w:ind w:left="2378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309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81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53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25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97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69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41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138" w:hanging="180"/>
      </w:pPr>
      <w:rPr>
        <w:rFonts w:cs="Times New Roman"/>
      </w:rPr>
    </w:lvl>
  </w:abstractNum>
  <w:abstractNum w:abstractNumId="1">
    <w:nsid w:val="011359A4"/>
    <w:multiLevelType w:val="hybridMultilevel"/>
    <w:tmpl w:val="0A5E21FE"/>
    <w:lvl w:ilvl="0" w:tplc="5D006144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>
    <w:nsid w:val="0635417C"/>
    <w:multiLevelType w:val="hybridMultilevel"/>
    <w:tmpl w:val="919C98E8"/>
    <w:lvl w:ilvl="0" w:tplc="639E1706">
      <w:start w:val="1"/>
      <w:numFmt w:val="upperLetter"/>
      <w:lvlText w:val="%1)"/>
      <w:lvlJc w:val="left"/>
      <w:pPr>
        <w:ind w:left="218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3">
    <w:nsid w:val="084F72AB"/>
    <w:multiLevelType w:val="multilevel"/>
    <w:tmpl w:val="6258315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 Narrow" w:hAnsi="Arial Narrow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sz w:val="18"/>
        <w:szCs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ordinal"/>
      <w:lvlText w:val="%7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4DE2F30"/>
    <w:multiLevelType w:val="hybridMultilevel"/>
    <w:tmpl w:val="9D4CF34C"/>
    <w:lvl w:ilvl="0" w:tplc="DAD6BE7E">
      <w:start w:val="1"/>
      <w:numFmt w:val="upperLetter"/>
      <w:lvlText w:val="%1)"/>
      <w:lvlJc w:val="left"/>
      <w:pPr>
        <w:ind w:left="21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5">
    <w:nsid w:val="195A4AE0"/>
    <w:multiLevelType w:val="hybridMultilevel"/>
    <w:tmpl w:val="AFCCB458"/>
    <w:lvl w:ilvl="0" w:tplc="2D9AB426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36D11E48"/>
    <w:multiLevelType w:val="hybridMultilevel"/>
    <w:tmpl w:val="FFAAAB5A"/>
    <w:lvl w:ilvl="0" w:tplc="12C200B8">
      <w:start w:val="1"/>
      <w:numFmt w:val="upperLetter"/>
      <w:lvlText w:val="%1)"/>
      <w:lvlJc w:val="left"/>
      <w:pPr>
        <w:ind w:left="21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7">
    <w:nsid w:val="36D84A4E"/>
    <w:multiLevelType w:val="hybridMultilevel"/>
    <w:tmpl w:val="E3A4B1C0"/>
    <w:lvl w:ilvl="0" w:tplc="611CD0C0">
      <w:start w:val="1"/>
      <w:numFmt w:val="upperLetter"/>
      <w:lvlText w:val="%1)"/>
      <w:lvlJc w:val="left"/>
      <w:pPr>
        <w:ind w:left="21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8">
    <w:nsid w:val="434E5CEA"/>
    <w:multiLevelType w:val="hybridMultilevel"/>
    <w:tmpl w:val="F3024774"/>
    <w:lvl w:ilvl="0" w:tplc="5CCA074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61B4497"/>
    <w:multiLevelType w:val="hybridMultilevel"/>
    <w:tmpl w:val="2D3A5252"/>
    <w:lvl w:ilvl="0" w:tplc="1FAA3448">
      <w:start w:val="1"/>
      <w:numFmt w:val="upperLetter"/>
      <w:lvlText w:val="%1)"/>
      <w:lvlJc w:val="left"/>
      <w:pPr>
        <w:ind w:left="21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10">
    <w:nsid w:val="507030EA"/>
    <w:multiLevelType w:val="hybridMultilevel"/>
    <w:tmpl w:val="8048E1EA"/>
    <w:lvl w:ilvl="0" w:tplc="465EF1EC">
      <w:start w:val="1"/>
      <w:numFmt w:val="upperLetter"/>
      <w:lvlText w:val="%1)"/>
      <w:lvlJc w:val="left"/>
      <w:pPr>
        <w:ind w:left="36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6" w:hanging="180"/>
      </w:pPr>
      <w:rPr>
        <w:rFonts w:cs="Times New Roman"/>
      </w:rPr>
    </w:lvl>
  </w:abstractNum>
  <w:abstractNum w:abstractNumId="11">
    <w:nsid w:val="520D0CC2"/>
    <w:multiLevelType w:val="hybridMultilevel"/>
    <w:tmpl w:val="3E8C0B66"/>
    <w:lvl w:ilvl="0" w:tplc="F02C8D46">
      <w:start w:val="1"/>
      <w:numFmt w:val="upperLetter"/>
      <w:lvlText w:val="%1)"/>
      <w:lvlJc w:val="left"/>
      <w:pPr>
        <w:ind w:left="21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12">
    <w:nsid w:val="57F52C70"/>
    <w:multiLevelType w:val="hybridMultilevel"/>
    <w:tmpl w:val="C1A21E2E"/>
    <w:lvl w:ilvl="0" w:tplc="ECA4E494">
      <w:start w:val="1"/>
      <w:numFmt w:val="upperLetter"/>
      <w:lvlText w:val="%1)"/>
      <w:lvlJc w:val="left"/>
      <w:pPr>
        <w:ind w:left="218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13">
    <w:nsid w:val="58E51A05"/>
    <w:multiLevelType w:val="hybridMultilevel"/>
    <w:tmpl w:val="C098FD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5111A1"/>
    <w:multiLevelType w:val="hybridMultilevel"/>
    <w:tmpl w:val="16063982"/>
    <w:lvl w:ilvl="0" w:tplc="041F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665403A8"/>
    <w:multiLevelType w:val="hybridMultilevel"/>
    <w:tmpl w:val="756E80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90B065F"/>
    <w:multiLevelType w:val="hybridMultilevel"/>
    <w:tmpl w:val="B46AD786"/>
    <w:lvl w:ilvl="0" w:tplc="0F24596A">
      <w:start w:val="1"/>
      <w:numFmt w:val="upperRoman"/>
      <w:lvlText w:val="%1."/>
      <w:lvlJc w:val="left"/>
      <w:pPr>
        <w:ind w:left="3878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423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495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567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639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11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783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855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278" w:hanging="180"/>
      </w:pPr>
      <w:rPr>
        <w:rFonts w:cs="Times New Roman"/>
      </w:rPr>
    </w:lvl>
  </w:abstractNum>
  <w:abstractNum w:abstractNumId="17">
    <w:nsid w:val="70F65728"/>
    <w:multiLevelType w:val="hybridMultilevel"/>
    <w:tmpl w:val="BE10DE74"/>
    <w:lvl w:ilvl="0" w:tplc="C276C922">
      <w:start w:val="1"/>
      <w:numFmt w:val="upperLetter"/>
      <w:lvlText w:val="%1)"/>
      <w:lvlJc w:val="left"/>
      <w:pPr>
        <w:ind w:left="21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18">
    <w:nsid w:val="76796179"/>
    <w:multiLevelType w:val="hybridMultilevel"/>
    <w:tmpl w:val="B344C7F8"/>
    <w:lvl w:ilvl="0" w:tplc="D5666204">
      <w:start w:val="1"/>
      <w:numFmt w:val="upperLetter"/>
      <w:lvlText w:val="%1)"/>
      <w:lvlJc w:val="left"/>
      <w:pPr>
        <w:ind w:left="153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25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97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9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41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13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85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57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98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18"/>
  </w:num>
  <w:num w:numId="4">
    <w:abstractNumId w:val="17"/>
  </w:num>
  <w:num w:numId="5">
    <w:abstractNumId w:val="11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12"/>
  </w:num>
  <w:num w:numId="11">
    <w:abstractNumId w:val="16"/>
  </w:num>
  <w:num w:numId="12">
    <w:abstractNumId w:val="3"/>
  </w:num>
  <w:num w:numId="13">
    <w:abstractNumId w:val="5"/>
  </w:num>
  <w:num w:numId="14">
    <w:abstractNumId w:val="13"/>
  </w:num>
  <w:num w:numId="15">
    <w:abstractNumId w:val="15"/>
  </w:num>
  <w:num w:numId="16">
    <w:abstractNumId w:val="14"/>
  </w:num>
  <w:num w:numId="17">
    <w:abstractNumId w:val="10"/>
  </w:num>
  <w:num w:numId="18">
    <w:abstractNumId w:val="8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0E5C"/>
    <w:rsid w:val="00004063"/>
    <w:rsid w:val="00027B61"/>
    <w:rsid w:val="00071906"/>
    <w:rsid w:val="00072599"/>
    <w:rsid w:val="00080966"/>
    <w:rsid w:val="00090D13"/>
    <w:rsid w:val="000C29E6"/>
    <w:rsid w:val="000E4F38"/>
    <w:rsid w:val="000E7E15"/>
    <w:rsid w:val="000F5063"/>
    <w:rsid w:val="001224AB"/>
    <w:rsid w:val="001236F6"/>
    <w:rsid w:val="00140D6A"/>
    <w:rsid w:val="00167124"/>
    <w:rsid w:val="00172AB4"/>
    <w:rsid w:val="001C5645"/>
    <w:rsid w:val="001D2270"/>
    <w:rsid w:val="0020555D"/>
    <w:rsid w:val="00206741"/>
    <w:rsid w:val="0022183A"/>
    <w:rsid w:val="0022741B"/>
    <w:rsid w:val="00231E64"/>
    <w:rsid w:val="00233037"/>
    <w:rsid w:val="00241E3A"/>
    <w:rsid w:val="002662E1"/>
    <w:rsid w:val="002676F8"/>
    <w:rsid w:val="002747ED"/>
    <w:rsid w:val="0029073F"/>
    <w:rsid w:val="002A60FC"/>
    <w:rsid w:val="002E2E7A"/>
    <w:rsid w:val="002F3FBD"/>
    <w:rsid w:val="00310953"/>
    <w:rsid w:val="003443CE"/>
    <w:rsid w:val="00361F32"/>
    <w:rsid w:val="00381537"/>
    <w:rsid w:val="00392F75"/>
    <w:rsid w:val="003B76C9"/>
    <w:rsid w:val="003E4897"/>
    <w:rsid w:val="004319D2"/>
    <w:rsid w:val="004378B2"/>
    <w:rsid w:val="00451EC2"/>
    <w:rsid w:val="00452EF5"/>
    <w:rsid w:val="00457828"/>
    <w:rsid w:val="00472689"/>
    <w:rsid w:val="0049464B"/>
    <w:rsid w:val="0049551D"/>
    <w:rsid w:val="004B72BC"/>
    <w:rsid w:val="004E4A10"/>
    <w:rsid w:val="004F4846"/>
    <w:rsid w:val="00514FF3"/>
    <w:rsid w:val="00523377"/>
    <w:rsid w:val="00526F28"/>
    <w:rsid w:val="005871D5"/>
    <w:rsid w:val="005966C2"/>
    <w:rsid w:val="005A232E"/>
    <w:rsid w:val="005A3041"/>
    <w:rsid w:val="005A4CF8"/>
    <w:rsid w:val="005B396A"/>
    <w:rsid w:val="005D57F3"/>
    <w:rsid w:val="00623570"/>
    <w:rsid w:val="00623C6C"/>
    <w:rsid w:val="0067032F"/>
    <w:rsid w:val="00675144"/>
    <w:rsid w:val="00696499"/>
    <w:rsid w:val="006D0C9F"/>
    <w:rsid w:val="006D12D1"/>
    <w:rsid w:val="006F0975"/>
    <w:rsid w:val="00700C45"/>
    <w:rsid w:val="00720355"/>
    <w:rsid w:val="0073499C"/>
    <w:rsid w:val="00736BCE"/>
    <w:rsid w:val="00743A6A"/>
    <w:rsid w:val="0077438B"/>
    <w:rsid w:val="007E101C"/>
    <w:rsid w:val="00816122"/>
    <w:rsid w:val="00825392"/>
    <w:rsid w:val="008277A3"/>
    <w:rsid w:val="008522D6"/>
    <w:rsid w:val="008554C1"/>
    <w:rsid w:val="008A2FE9"/>
    <w:rsid w:val="008B251B"/>
    <w:rsid w:val="008E78AB"/>
    <w:rsid w:val="008F4E88"/>
    <w:rsid w:val="00915137"/>
    <w:rsid w:val="00916738"/>
    <w:rsid w:val="00922851"/>
    <w:rsid w:val="0092548D"/>
    <w:rsid w:val="00941D53"/>
    <w:rsid w:val="009776DF"/>
    <w:rsid w:val="009A179E"/>
    <w:rsid w:val="009B254B"/>
    <w:rsid w:val="009D6FD9"/>
    <w:rsid w:val="009D747F"/>
    <w:rsid w:val="00A13ED7"/>
    <w:rsid w:val="00A23806"/>
    <w:rsid w:val="00A56E4E"/>
    <w:rsid w:val="00A721A9"/>
    <w:rsid w:val="00AA36F3"/>
    <w:rsid w:val="00AA5B02"/>
    <w:rsid w:val="00AE0694"/>
    <w:rsid w:val="00B46225"/>
    <w:rsid w:val="00B518BD"/>
    <w:rsid w:val="00B6008E"/>
    <w:rsid w:val="00B87784"/>
    <w:rsid w:val="00B95E2C"/>
    <w:rsid w:val="00B97339"/>
    <w:rsid w:val="00BC7EFD"/>
    <w:rsid w:val="00BE7DFD"/>
    <w:rsid w:val="00C131A5"/>
    <w:rsid w:val="00C2005B"/>
    <w:rsid w:val="00C2708F"/>
    <w:rsid w:val="00C510B1"/>
    <w:rsid w:val="00C60544"/>
    <w:rsid w:val="00CA5674"/>
    <w:rsid w:val="00CA69C7"/>
    <w:rsid w:val="00CB4D57"/>
    <w:rsid w:val="00CB678F"/>
    <w:rsid w:val="00CB7677"/>
    <w:rsid w:val="00CC0AF2"/>
    <w:rsid w:val="00CC4C8A"/>
    <w:rsid w:val="00CE2F00"/>
    <w:rsid w:val="00CF3502"/>
    <w:rsid w:val="00D009F0"/>
    <w:rsid w:val="00D055ED"/>
    <w:rsid w:val="00D4725A"/>
    <w:rsid w:val="00D925D2"/>
    <w:rsid w:val="00DB41DA"/>
    <w:rsid w:val="00DB48D5"/>
    <w:rsid w:val="00DC2B7C"/>
    <w:rsid w:val="00DD4D8E"/>
    <w:rsid w:val="00DD5406"/>
    <w:rsid w:val="00DE7B78"/>
    <w:rsid w:val="00E01DD5"/>
    <w:rsid w:val="00E12E73"/>
    <w:rsid w:val="00E31167"/>
    <w:rsid w:val="00E34595"/>
    <w:rsid w:val="00E37AAE"/>
    <w:rsid w:val="00E40FEB"/>
    <w:rsid w:val="00E63C07"/>
    <w:rsid w:val="00E85EC7"/>
    <w:rsid w:val="00EB21A2"/>
    <w:rsid w:val="00EB23E1"/>
    <w:rsid w:val="00EB52D6"/>
    <w:rsid w:val="00EC5728"/>
    <w:rsid w:val="00EF34B0"/>
    <w:rsid w:val="00F00E5C"/>
    <w:rsid w:val="00F01151"/>
    <w:rsid w:val="00F16989"/>
    <w:rsid w:val="00F50958"/>
    <w:rsid w:val="00F520F1"/>
    <w:rsid w:val="00F5446A"/>
    <w:rsid w:val="00F62117"/>
    <w:rsid w:val="00F912D6"/>
    <w:rsid w:val="00FA7503"/>
    <w:rsid w:val="00FC4AC4"/>
    <w:rsid w:val="00FC7F26"/>
    <w:rsid w:val="00FD6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55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446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446A"/>
    <w:rPr>
      <w:rFonts w:ascii="Cambria" w:hAnsi="Cambria" w:cs="Times New Roman"/>
      <w:b/>
      <w:bCs/>
      <w:color w:val="365F91"/>
      <w:sz w:val="28"/>
      <w:szCs w:val="28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F011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01151"/>
    <w:rPr>
      <w:rFonts w:ascii="Tahoma" w:hAnsi="Tahoma" w:cs="Tahoma"/>
      <w:sz w:val="16"/>
      <w:szCs w:val="16"/>
      <w:lang w:eastAsia="tr-TR"/>
    </w:rPr>
  </w:style>
  <w:style w:type="paragraph" w:styleId="Caption">
    <w:name w:val="caption"/>
    <w:basedOn w:val="Normal"/>
    <w:next w:val="Normal"/>
    <w:uiPriority w:val="99"/>
    <w:qFormat/>
    <w:rsid w:val="00514FF3"/>
    <w:pPr>
      <w:spacing w:after="200"/>
    </w:pPr>
    <w:rPr>
      <w:b/>
      <w:bCs/>
      <w:color w:val="4F81BD"/>
      <w:sz w:val="18"/>
      <w:szCs w:val="18"/>
    </w:rPr>
  </w:style>
  <w:style w:type="paragraph" w:styleId="ListParagraph">
    <w:name w:val="List Paragraph"/>
    <w:basedOn w:val="Normal"/>
    <w:uiPriority w:val="99"/>
    <w:qFormat/>
    <w:rsid w:val="00D009F0"/>
    <w:pPr>
      <w:ind w:left="720"/>
      <w:contextualSpacing/>
    </w:pPr>
  </w:style>
  <w:style w:type="paragraph" w:styleId="NoSpacing">
    <w:name w:val="No Spacing"/>
    <w:uiPriority w:val="99"/>
    <w:qFormat/>
    <w:rsid w:val="00F5446A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DB48D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B48D5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DB48D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B48D5"/>
    <w:rPr>
      <w:rFonts w:ascii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03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3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3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3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2</Pages>
  <Words>1109</Words>
  <Characters>6323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2011-2012 EĞİTİM-ÖĞRETİM YILI HOCA AHMET YESEVİ İLKÖĞRETİM OKULU 7. SINIF    FEN VE TEKNOLOJİ DERSİ 1. DÖNEM 3. YAZILI YOKLAMA</dc:title>
  <dc:subject/>
  <dc:creator>i</dc:creator>
  <cp:keywords/>
  <dc:description/>
  <cp:lastModifiedBy>fatih</cp:lastModifiedBy>
  <cp:revision>9</cp:revision>
  <cp:lastPrinted>2011-12-04T14:47:00Z</cp:lastPrinted>
  <dcterms:created xsi:type="dcterms:W3CDTF">2013-01-06T13:01:00Z</dcterms:created>
  <dcterms:modified xsi:type="dcterms:W3CDTF">2013-12-23T09:03:00Z</dcterms:modified>
</cp:coreProperties>
</file>