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43" w:rsidRPr="00496F9D" w:rsidRDefault="005709F0" w:rsidP="00A51A17">
      <w:pPr>
        <w:rPr>
          <w:sz w:val="22"/>
          <w:szCs w:val="22"/>
        </w:rPr>
      </w:pPr>
      <w:r w:rsidRPr="00496F9D">
        <w:rPr>
          <w:b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-696595</wp:posOffset>
            </wp:positionV>
            <wp:extent cx="2614930" cy="832485"/>
            <wp:effectExtent l="19050" t="0" r="0" b="0"/>
            <wp:wrapNone/>
            <wp:docPr id="175" name="Resim 17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3640" w:rsidRPr="00496F9D" w:rsidRDefault="007C3640" w:rsidP="00A51A17">
      <w:pPr>
        <w:rPr>
          <w:sz w:val="22"/>
          <w:szCs w:val="22"/>
        </w:rPr>
      </w:pPr>
    </w:p>
    <w:p w:rsidR="00D11443" w:rsidRPr="00496F9D" w:rsidRDefault="009C06FB" w:rsidP="00A51A17">
      <w:pPr>
        <w:rPr>
          <w:sz w:val="22"/>
          <w:szCs w:val="22"/>
        </w:rPr>
      </w:pPr>
      <w:r w:rsidRPr="00496F9D">
        <w:rPr>
          <w:sz w:val="22"/>
          <w:szCs w:val="22"/>
        </w:rPr>
        <w:t>Adı Soyadı :</w:t>
      </w:r>
      <w:r w:rsidR="00495CD2" w:rsidRPr="00496F9D">
        <w:rPr>
          <w:sz w:val="22"/>
          <w:szCs w:val="22"/>
        </w:rPr>
        <w:t xml:space="preserve"> </w:t>
      </w:r>
      <w:proofErr w:type="gramStart"/>
      <w:r w:rsidR="00A51A17" w:rsidRPr="00496F9D">
        <w:rPr>
          <w:sz w:val="22"/>
          <w:szCs w:val="22"/>
        </w:rPr>
        <w:t>………………………….</w:t>
      </w:r>
      <w:proofErr w:type="gramEnd"/>
      <w:r w:rsidR="003F2822" w:rsidRPr="00496F9D">
        <w:rPr>
          <w:sz w:val="22"/>
          <w:szCs w:val="22"/>
        </w:rPr>
        <w:t xml:space="preserve"> </w:t>
      </w:r>
      <w:r w:rsidR="00A51A17" w:rsidRPr="00496F9D">
        <w:rPr>
          <w:sz w:val="22"/>
          <w:szCs w:val="22"/>
        </w:rPr>
        <w:t xml:space="preserve">                                      </w:t>
      </w:r>
    </w:p>
    <w:p w:rsidR="00A51A17" w:rsidRPr="00496F9D" w:rsidRDefault="00A331C1" w:rsidP="00A51A17">
      <w:pPr>
        <w:rPr>
          <w:sz w:val="22"/>
          <w:szCs w:val="22"/>
        </w:rPr>
      </w:pPr>
      <w:r w:rsidRPr="00A331C1">
        <w:rPr>
          <w:noProof/>
          <w:color w:val="000000"/>
          <w:sz w:val="22"/>
          <w:szCs w:val="22"/>
        </w:rPr>
        <w:pict>
          <v:line id="_x0000_s1036" style="position:absolute;z-index:251653632" from="258.75pt,11.75pt" to="258.75pt,720.6pt" strokeweight="6pt">
            <v:stroke linestyle="thickBetweenThin"/>
          </v:line>
        </w:pict>
      </w:r>
      <w:r w:rsidR="00A51A17" w:rsidRPr="00496F9D">
        <w:rPr>
          <w:sz w:val="22"/>
          <w:szCs w:val="22"/>
        </w:rPr>
        <w:t xml:space="preserve">No:  </w:t>
      </w:r>
      <w:r w:rsidR="00134E18" w:rsidRPr="00496F9D">
        <w:rPr>
          <w:sz w:val="22"/>
          <w:szCs w:val="22"/>
        </w:rPr>
        <w:t xml:space="preserve">              </w:t>
      </w:r>
      <w:proofErr w:type="gramStart"/>
      <w:r w:rsidR="00A51A17" w:rsidRPr="00496F9D">
        <w:rPr>
          <w:sz w:val="22"/>
          <w:szCs w:val="22"/>
        </w:rPr>
        <w:t>……………..</w:t>
      </w:r>
      <w:proofErr w:type="gramEnd"/>
      <w:r w:rsidR="00A51A17" w:rsidRPr="00496F9D">
        <w:rPr>
          <w:sz w:val="22"/>
          <w:szCs w:val="22"/>
        </w:rPr>
        <w:t xml:space="preserve">      </w:t>
      </w:r>
    </w:p>
    <w:p w:rsidR="00031D82" w:rsidRPr="00496F9D" w:rsidRDefault="00031D82" w:rsidP="000B3DA7">
      <w:pPr>
        <w:pStyle w:val="KonuBal"/>
        <w:jc w:val="left"/>
        <w:rPr>
          <w:b w:val="0"/>
          <w:bCs w:val="0"/>
          <w:color w:val="000000"/>
          <w:sz w:val="22"/>
          <w:szCs w:val="22"/>
          <w:u w:val="single"/>
        </w:rPr>
      </w:pPr>
    </w:p>
    <w:p w:rsidR="000B3DA7" w:rsidRPr="00496F9D" w:rsidRDefault="000B3DA7" w:rsidP="000B3DA7">
      <w:pPr>
        <w:pStyle w:val="KonuBal"/>
        <w:jc w:val="left"/>
        <w:rPr>
          <w:b w:val="0"/>
          <w:bCs w:val="0"/>
          <w:color w:val="000000"/>
          <w:sz w:val="22"/>
          <w:szCs w:val="22"/>
          <w:u w:val="single"/>
        </w:rPr>
      </w:pPr>
    </w:p>
    <w:p w:rsidR="00FC0A04" w:rsidRPr="00496F9D" w:rsidRDefault="006B1A6F" w:rsidP="00FC0A0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FC0A04" w:rsidRPr="00496F9D">
        <w:rPr>
          <w:rFonts w:ascii="Times New Roman" w:hAnsi="Times New Roman" w:cs="Times New Roman"/>
          <w:b/>
          <w:sz w:val="24"/>
          <w:szCs w:val="24"/>
        </w:rPr>
        <w:t xml:space="preserve">3x   ̶   4  ˂  </w:t>
      </w:r>
      <w:proofErr w:type="gramStart"/>
      <w:r w:rsidR="00FC0A04" w:rsidRPr="00496F9D">
        <w:rPr>
          <w:rFonts w:ascii="Times New Roman" w:hAnsi="Times New Roman" w:cs="Times New Roman"/>
          <w:b/>
          <w:sz w:val="24"/>
          <w:szCs w:val="24"/>
        </w:rPr>
        <w:t>5    eşitsizliğinin</w:t>
      </w:r>
      <w:proofErr w:type="gramEnd"/>
      <w:r w:rsidR="00FC0A04" w:rsidRPr="00496F9D">
        <w:rPr>
          <w:rFonts w:ascii="Times New Roman" w:hAnsi="Times New Roman" w:cs="Times New Roman"/>
          <w:b/>
          <w:sz w:val="24"/>
          <w:szCs w:val="24"/>
        </w:rPr>
        <w:t xml:space="preserve"> çözüm kümesinin sayı doğrusundaki gösterimi aşağıdakilerden  </w:t>
      </w:r>
    </w:p>
    <w:p w:rsidR="00FC0A04" w:rsidRPr="00496F9D" w:rsidRDefault="00FC0A04" w:rsidP="00FC0A0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96F9D">
        <w:rPr>
          <w:rFonts w:ascii="Times New Roman" w:hAnsi="Times New Roman" w:cs="Times New Roman"/>
          <w:b/>
          <w:sz w:val="24"/>
          <w:szCs w:val="24"/>
        </w:rPr>
        <w:t>hangisidir</w:t>
      </w:r>
      <w:proofErr w:type="gramEnd"/>
      <w:r w:rsidRPr="00496F9D">
        <w:rPr>
          <w:rFonts w:ascii="Times New Roman" w:hAnsi="Times New Roman" w:cs="Times New Roman"/>
          <w:b/>
          <w:sz w:val="24"/>
          <w:szCs w:val="24"/>
        </w:rPr>
        <w:t>? (</w:t>
      </w:r>
      <w:r w:rsidRPr="00496F9D">
        <w:rPr>
          <w:rFonts w:ascii="Times New Roman" w:hAnsi="Times New Roman" w:cs="Times New Roman"/>
          <w:b/>
          <w:sz w:val="20"/>
          <w:szCs w:val="20"/>
        </w:rPr>
        <w:t>10 Puan</w:t>
      </w:r>
      <w:r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FC0A04" w:rsidRPr="00496F9D" w:rsidRDefault="00FC0A04" w:rsidP="00FC0A0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0A04" w:rsidRPr="00496F9D" w:rsidRDefault="00A331C1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248" style="position:absolute;margin-left:153pt;margin-top:11.8pt;width:7.5pt;height:10.25pt;z-index:251663360" fillcolor="black [3213]"/>
        </w:pict>
      </w:r>
      <w:r w:rsidR="00FC0A04" w:rsidRPr="00496F9D">
        <w:rPr>
          <w:rFonts w:ascii="Times New Roman" w:hAnsi="Times New Roman" w:cs="Times New Roman"/>
        </w:rPr>
        <w:t xml:space="preserve">     </w:t>
      </w:r>
    </w:p>
    <w:p w:rsidR="00FC0A04" w:rsidRPr="00496F9D" w:rsidRDefault="00A331C1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9" type="#_x0000_t32" style="position:absolute;margin-left:36.75pt;margin-top:4.9pt;width:116.1pt;height:0;flip:x;z-index:251664384" o:connectortype="straight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244" type="#_x0000_t32" style="position:absolute;margin-left:28.65pt;margin-top:4.9pt;width:195pt;height:1.5pt;flip:y;z-index:251659264" o:connectortype="straight" strokeweight=".25pt">
            <v:stroke startarrow="block" endarrow="block"/>
          </v:shape>
        </w:pict>
      </w:r>
      <w:r w:rsidR="00FC0A04" w:rsidRPr="00496F9D">
        <w:rPr>
          <w:rFonts w:ascii="Times New Roman" w:hAnsi="Times New Roman" w:cs="Times New Roman"/>
        </w:rPr>
        <w:t xml:space="preserve">     a)  </w:t>
      </w:r>
    </w:p>
    <w:p w:rsidR="00FC0A04" w:rsidRPr="00496F9D" w:rsidRDefault="00A331C1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253" style="position:absolute;margin-left:152.85pt;margin-top:11.9pt;width:7.5pt;height:10.25pt;z-index:251668480" fillcolor="black [3213]"/>
        </w:pict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  <w:t xml:space="preserve">     3</w:t>
      </w:r>
    </w:p>
    <w:p w:rsidR="00FC0A04" w:rsidRPr="00496F9D" w:rsidRDefault="00A331C1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251" type="#_x0000_t32" style="position:absolute;margin-left:160.5pt;margin-top:7.2pt;width:51.75pt;height:.05pt;flip:x;z-index:251666432" o:connectortype="straight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245" type="#_x0000_t32" style="position:absolute;margin-left:28.65pt;margin-top:7.25pt;width:195pt;height:1.5pt;flip:y;z-index:251660288" o:connectortype="straight" strokeweight=".25pt">
            <v:stroke startarrow="block" endarrow="block"/>
          </v:shape>
        </w:pict>
      </w:r>
      <w:r w:rsidR="00FC0A04" w:rsidRPr="00496F9D">
        <w:rPr>
          <w:rFonts w:ascii="Times New Roman" w:hAnsi="Times New Roman" w:cs="Times New Roman"/>
        </w:rPr>
        <w:t xml:space="preserve">     b)</w:t>
      </w:r>
    </w:p>
    <w:p w:rsidR="00FC0A04" w:rsidRPr="00496F9D" w:rsidRDefault="00FC0A04" w:rsidP="00FC0A04">
      <w:pPr>
        <w:pStyle w:val="AralkYok"/>
        <w:rPr>
          <w:rFonts w:ascii="Times New Roman" w:hAnsi="Times New Roman" w:cs="Times New Roman"/>
        </w:rPr>
      </w:pPr>
      <w:r w:rsidRPr="00496F9D">
        <w:rPr>
          <w:rFonts w:ascii="Times New Roman" w:hAnsi="Times New Roman" w:cs="Times New Roman"/>
        </w:rPr>
        <w:tab/>
      </w:r>
      <w:r w:rsidRPr="00496F9D">
        <w:rPr>
          <w:rFonts w:ascii="Times New Roman" w:hAnsi="Times New Roman" w:cs="Times New Roman"/>
        </w:rPr>
        <w:tab/>
      </w:r>
      <w:r w:rsidRPr="00496F9D">
        <w:rPr>
          <w:rFonts w:ascii="Times New Roman" w:hAnsi="Times New Roman" w:cs="Times New Roman"/>
        </w:rPr>
        <w:tab/>
      </w:r>
      <w:r w:rsidRPr="00496F9D">
        <w:rPr>
          <w:rFonts w:ascii="Times New Roman" w:hAnsi="Times New Roman" w:cs="Times New Roman"/>
        </w:rPr>
        <w:tab/>
        <w:t xml:space="preserve">     3</w:t>
      </w:r>
    </w:p>
    <w:p w:rsidR="00FC0A04" w:rsidRPr="00496F9D" w:rsidRDefault="00A331C1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254" style="position:absolute;margin-left:152.85pt;margin-top:5.45pt;width:7.5pt;height:10.25pt;z-index:251669504" fillcolor="white [3212]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250" type="#_x0000_t32" style="position:absolute;margin-left:36.75pt;margin-top:10.4pt;width:116.1pt;height:0;flip:x;z-index:251665408" o:connectortype="straight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246" type="#_x0000_t32" style="position:absolute;margin-left:28.65pt;margin-top:10.4pt;width:195pt;height:1.5pt;flip:y;z-index:251661312" o:connectortype="straight" strokeweight=".25pt">
            <v:stroke startarrow="block" endarrow="block"/>
          </v:shape>
        </w:pict>
      </w:r>
      <w:r w:rsidR="00FC0A04" w:rsidRPr="00496F9D">
        <w:rPr>
          <w:rFonts w:ascii="Times New Roman" w:hAnsi="Times New Roman" w:cs="Times New Roman"/>
        </w:rPr>
        <w:t xml:space="preserve">     c)</w:t>
      </w:r>
    </w:p>
    <w:p w:rsidR="00FC0A04" w:rsidRPr="00496F9D" w:rsidRDefault="00A331C1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_x0000_s1255" style="position:absolute;margin-left:94.5pt;margin-top:12pt;width:7.5pt;height:10.25pt;z-index:251670528" fillcolor="white [3212]"/>
        </w:pict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</w:r>
      <w:r w:rsidR="00FC0A04" w:rsidRPr="00496F9D">
        <w:rPr>
          <w:rFonts w:ascii="Times New Roman" w:hAnsi="Times New Roman" w:cs="Times New Roman"/>
        </w:rPr>
        <w:tab/>
        <w:t xml:space="preserve">     3</w:t>
      </w:r>
    </w:p>
    <w:p w:rsidR="00FC0A04" w:rsidRPr="00496F9D" w:rsidRDefault="00A331C1" w:rsidP="00FC0A0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252" type="#_x0000_t32" style="position:absolute;margin-left:41.25pt;margin-top:8.8pt;width:53.25pt;height:0;flip:x;z-index:251667456" o:connectortype="straight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247" type="#_x0000_t32" style="position:absolute;margin-left:28.65pt;margin-top:7.3pt;width:195pt;height:1.5pt;flip:y;z-index:251662336" o:connectortype="straight" strokeweight=".25pt">
            <v:stroke startarrow="block" endarrow="block"/>
          </v:shape>
        </w:pict>
      </w:r>
      <w:r w:rsidR="00FC0A04" w:rsidRPr="00496F9D">
        <w:rPr>
          <w:rFonts w:ascii="Times New Roman" w:hAnsi="Times New Roman" w:cs="Times New Roman"/>
        </w:rPr>
        <w:t xml:space="preserve">     d)</w:t>
      </w:r>
    </w:p>
    <w:p w:rsidR="006B1A6F" w:rsidRPr="00496F9D" w:rsidRDefault="00FC0A04" w:rsidP="00A519C2">
      <w:r w:rsidRPr="00496F9D">
        <w:t xml:space="preserve">                                1</w:t>
      </w:r>
    </w:p>
    <w:p w:rsidR="00FC0A04" w:rsidRPr="00496F9D" w:rsidRDefault="00FC0A0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FC0A04" w:rsidRPr="00496F9D" w:rsidRDefault="00FC0A0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6619F4" w:rsidRPr="00496F9D" w:rsidRDefault="006619F4" w:rsidP="00FC0A04">
      <w:pPr>
        <w:jc w:val="both"/>
        <w:rPr>
          <w:b/>
        </w:rPr>
      </w:pPr>
      <w:r w:rsidRPr="00496F9D">
        <w:rPr>
          <w:b/>
        </w:rPr>
        <w:t xml:space="preserve">2) </w:t>
      </w:r>
      <w:r w:rsidR="00FC0A04" w:rsidRPr="00496F9D">
        <w:rPr>
          <w:b/>
        </w:rPr>
        <w:t xml:space="preserve">Barış’ın  yaşının 3 katının 2 eksiği  46 </w:t>
      </w:r>
      <w:proofErr w:type="gramStart"/>
      <w:r w:rsidR="00FC0A04" w:rsidRPr="00496F9D">
        <w:rPr>
          <w:b/>
        </w:rPr>
        <w:t>dan</w:t>
      </w:r>
      <w:proofErr w:type="gramEnd"/>
      <w:r w:rsidR="00FC0A04" w:rsidRPr="00496F9D">
        <w:rPr>
          <w:b/>
        </w:rPr>
        <w:t xml:space="preserve"> küçük olduğuna göre Barış en fazla kaç yaşındadır? (</w:t>
      </w:r>
      <w:r w:rsidR="00FC0A04" w:rsidRPr="00496F9D">
        <w:rPr>
          <w:b/>
          <w:sz w:val="20"/>
          <w:szCs w:val="20"/>
        </w:rPr>
        <w:t>10 Puan</w:t>
      </w:r>
      <w:r w:rsidR="00FC0A04" w:rsidRPr="00496F9D">
        <w:rPr>
          <w:b/>
        </w:rPr>
        <w:t>)</w:t>
      </w:r>
    </w:p>
    <w:p w:rsidR="006619F4" w:rsidRPr="00496F9D" w:rsidRDefault="006619F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AA4FD6" w:rsidRPr="00496F9D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5D2BFF" w:rsidRPr="00496F9D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5D2BFF" w:rsidRPr="00496F9D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5D2BFF" w:rsidRPr="00496F9D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A519C2" w:rsidRPr="00496F9D" w:rsidRDefault="00A519C2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A519C2" w:rsidRPr="00496F9D" w:rsidRDefault="00A519C2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A519C2" w:rsidRPr="00496F9D" w:rsidRDefault="00A519C2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5D2BFF" w:rsidRPr="00496F9D" w:rsidRDefault="005D2BFF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AA4FD6" w:rsidRPr="00496F9D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FC0A04" w:rsidRPr="00496F9D" w:rsidRDefault="00A55096" w:rsidP="00FC0A0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>3)</w:t>
      </w:r>
      <w:r w:rsidRPr="00496F9D">
        <w:rPr>
          <w:rFonts w:ascii="Times New Roman" w:hAnsi="Times New Roman" w:cs="Times New Roman"/>
          <w:b/>
        </w:rPr>
        <w:t xml:space="preserve"> </w:t>
      </w:r>
      <w:r w:rsidR="00FC0A04" w:rsidRPr="00496F9D">
        <w:rPr>
          <w:rFonts w:ascii="Times New Roman" w:hAnsi="Times New Roman" w:cs="Times New Roman"/>
          <w:b/>
        </w:rPr>
        <w:t xml:space="preserve">        </w:t>
      </w:r>
      <w:r w:rsidRPr="00496F9D">
        <w:rPr>
          <w:rFonts w:ascii="Times New Roman" w:hAnsi="Times New Roman" w:cs="Times New Roman"/>
          <w:b/>
        </w:rPr>
        <w:t xml:space="preserve"> </w:t>
      </w:r>
      <w:r w:rsidR="00FC0A04" w:rsidRPr="00496F9D">
        <w:rPr>
          <w:rFonts w:ascii="Times New Roman" w:hAnsi="Times New Roman" w:cs="Times New Roman"/>
          <w:b/>
          <w:sz w:val="24"/>
          <w:szCs w:val="24"/>
        </w:rPr>
        <w:t xml:space="preserve">6    -   18  -  54  -  162  -  486  -  ? </w:t>
      </w:r>
    </w:p>
    <w:p w:rsidR="00FC0A04" w:rsidRPr="00496F9D" w:rsidRDefault="00FC0A04" w:rsidP="00FC0A0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    Sayı örüntüsünde ‘?’ işareti yerine hangi sayı gelmelidir? (</w:t>
      </w:r>
      <w:r w:rsidRPr="00496F9D">
        <w:rPr>
          <w:rFonts w:ascii="Times New Roman" w:hAnsi="Times New Roman" w:cs="Times New Roman"/>
          <w:b/>
          <w:sz w:val="20"/>
          <w:szCs w:val="20"/>
        </w:rPr>
        <w:t>5 Puan</w:t>
      </w:r>
      <w:r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FC0A04" w:rsidRPr="00496F9D" w:rsidRDefault="00FC0A04" w:rsidP="00FC0A04">
      <w:pPr>
        <w:pStyle w:val="AralkYok"/>
        <w:rPr>
          <w:rFonts w:ascii="Times New Roman" w:hAnsi="Times New Roman" w:cs="Times New Roman"/>
        </w:rPr>
      </w:pPr>
    </w:p>
    <w:p w:rsidR="00FC0A04" w:rsidRPr="00496F9D" w:rsidRDefault="00FC0A04" w:rsidP="00FC0A04">
      <w:pPr>
        <w:pStyle w:val="AralkYok"/>
        <w:numPr>
          <w:ilvl w:val="0"/>
          <w:numId w:val="42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96F9D">
        <w:rPr>
          <w:rFonts w:ascii="Times New Roman" w:hAnsi="Times New Roman" w:cs="Times New Roman"/>
          <w:b/>
          <w:sz w:val="24"/>
          <w:szCs w:val="24"/>
        </w:rPr>
        <w:t>1248       b</w:t>
      </w:r>
      <w:proofErr w:type="gramEnd"/>
      <w:r w:rsidRPr="00496F9D">
        <w:rPr>
          <w:rFonts w:ascii="Times New Roman" w:hAnsi="Times New Roman" w:cs="Times New Roman"/>
          <w:b/>
          <w:sz w:val="24"/>
          <w:szCs w:val="24"/>
        </w:rPr>
        <w:t xml:space="preserve">) 1258       c) 1448     d)  1458 </w:t>
      </w:r>
    </w:p>
    <w:p w:rsidR="00AA4FD6" w:rsidRPr="00496F9D" w:rsidRDefault="00AA4FD6" w:rsidP="00A519C2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b/>
          <w:sz w:val="28"/>
          <w:szCs w:val="28"/>
        </w:rPr>
      </w:pPr>
    </w:p>
    <w:p w:rsidR="00AA4FD6" w:rsidRDefault="00AA4FD6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496F9D" w:rsidRDefault="00496F9D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496F9D" w:rsidRDefault="00496F9D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496F9D" w:rsidRDefault="00496F9D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496F9D" w:rsidRPr="00496F9D" w:rsidRDefault="00496F9D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sz w:val="22"/>
          <w:szCs w:val="22"/>
        </w:rPr>
      </w:pPr>
    </w:p>
    <w:p w:rsidR="00496F9D" w:rsidRPr="00496F9D" w:rsidRDefault="00496F9D" w:rsidP="00496F9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>4)          x  –  y  =  13</w:t>
      </w:r>
    </w:p>
    <w:p w:rsidR="00496F9D" w:rsidRPr="00496F9D" w:rsidRDefault="00496F9D" w:rsidP="00496F9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gramStart"/>
      <w:r w:rsidRPr="00496F9D">
        <w:rPr>
          <w:rFonts w:ascii="Times New Roman" w:hAnsi="Times New Roman" w:cs="Times New Roman"/>
          <w:b/>
          <w:sz w:val="24"/>
          <w:szCs w:val="24"/>
        </w:rPr>
        <w:t>x</w:t>
      </w:r>
      <w:proofErr w:type="gramEnd"/>
      <w:r w:rsidRPr="00496F9D">
        <w:rPr>
          <w:rFonts w:ascii="Times New Roman" w:hAnsi="Times New Roman" w:cs="Times New Roman"/>
          <w:b/>
          <w:sz w:val="24"/>
          <w:szCs w:val="24"/>
        </w:rPr>
        <w:t xml:space="preserve">  + y   =    3 </w:t>
      </w:r>
    </w:p>
    <w:p w:rsidR="00496F9D" w:rsidRPr="00496F9D" w:rsidRDefault="00496F9D" w:rsidP="00496F9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96F9D">
        <w:rPr>
          <w:rFonts w:ascii="Times New Roman" w:hAnsi="Times New Roman" w:cs="Times New Roman"/>
          <w:b/>
          <w:sz w:val="24"/>
          <w:szCs w:val="24"/>
        </w:rPr>
        <w:t>denklem</w:t>
      </w:r>
      <w:proofErr w:type="gramEnd"/>
      <w:r w:rsidRPr="00496F9D">
        <w:rPr>
          <w:rFonts w:ascii="Times New Roman" w:hAnsi="Times New Roman" w:cs="Times New Roman"/>
          <w:b/>
          <w:sz w:val="24"/>
          <w:szCs w:val="24"/>
        </w:rPr>
        <w:t xml:space="preserve"> sistemini sağlayan (x,y) sıralı ikilisi aşağıdakilerden hangisidir? (</w:t>
      </w:r>
      <w:r w:rsidRPr="00496F9D">
        <w:rPr>
          <w:rFonts w:ascii="Times New Roman" w:hAnsi="Times New Roman" w:cs="Times New Roman"/>
          <w:b/>
          <w:sz w:val="20"/>
          <w:szCs w:val="20"/>
        </w:rPr>
        <w:t>5 Puan</w:t>
      </w:r>
      <w:r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496F9D" w:rsidRPr="00496F9D" w:rsidRDefault="00496F9D" w:rsidP="00496F9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6F9D" w:rsidRPr="00496F9D" w:rsidRDefault="00496F9D" w:rsidP="00496F9D">
      <w:pPr>
        <w:pStyle w:val="AralkYok"/>
        <w:numPr>
          <w:ilvl w:val="0"/>
          <w:numId w:val="4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(5,8)</w:t>
      </w:r>
      <w:r w:rsidRPr="00496F9D">
        <w:rPr>
          <w:rFonts w:ascii="Times New Roman" w:hAnsi="Times New Roman" w:cs="Times New Roman"/>
          <w:b/>
          <w:sz w:val="24"/>
          <w:szCs w:val="24"/>
        </w:rPr>
        <w:tab/>
      </w:r>
      <w:r w:rsidRPr="00496F9D">
        <w:rPr>
          <w:rFonts w:ascii="Times New Roman" w:hAnsi="Times New Roman" w:cs="Times New Roman"/>
          <w:b/>
          <w:sz w:val="24"/>
          <w:szCs w:val="24"/>
        </w:rPr>
        <w:tab/>
        <w:t>c)   (8,4)</w:t>
      </w:r>
    </w:p>
    <w:p w:rsidR="00AA4FD6" w:rsidRPr="00496F9D" w:rsidRDefault="00496F9D" w:rsidP="00496F9D">
      <w:pPr>
        <w:pStyle w:val="AralkYok"/>
        <w:numPr>
          <w:ilvl w:val="0"/>
          <w:numId w:val="4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(8,-5)</w:t>
      </w:r>
      <w:r w:rsidRPr="00496F9D">
        <w:rPr>
          <w:rFonts w:ascii="Times New Roman" w:hAnsi="Times New Roman" w:cs="Times New Roman"/>
          <w:b/>
          <w:sz w:val="24"/>
          <w:szCs w:val="24"/>
        </w:rPr>
        <w:tab/>
      </w:r>
      <w:r w:rsidRPr="00496F9D">
        <w:rPr>
          <w:rFonts w:ascii="Times New Roman" w:hAnsi="Times New Roman" w:cs="Times New Roman"/>
          <w:b/>
          <w:sz w:val="24"/>
          <w:szCs w:val="24"/>
        </w:rPr>
        <w:tab/>
        <w:t>d</w:t>
      </w:r>
      <w:proofErr w:type="gramStart"/>
      <w:r w:rsidRPr="00496F9D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496F9D">
        <w:rPr>
          <w:rFonts w:ascii="Times New Roman" w:hAnsi="Times New Roman" w:cs="Times New Roman"/>
          <w:b/>
          <w:sz w:val="24"/>
          <w:szCs w:val="24"/>
        </w:rPr>
        <w:t xml:space="preserve">  (9,4)</w:t>
      </w:r>
    </w:p>
    <w:p w:rsidR="00031D82" w:rsidRDefault="00031D82" w:rsidP="001347B7">
      <w:pPr>
        <w:pStyle w:val="ListeParagraf"/>
        <w:spacing w:before="240"/>
        <w:ind w:left="0"/>
        <w:jc w:val="both"/>
        <w:rPr>
          <w:b/>
        </w:rPr>
      </w:pPr>
    </w:p>
    <w:p w:rsidR="00496F9D" w:rsidRPr="00496F9D" w:rsidRDefault="00496F9D" w:rsidP="001347B7">
      <w:pPr>
        <w:pStyle w:val="ListeParagraf"/>
        <w:spacing w:before="240"/>
        <w:ind w:left="0"/>
        <w:jc w:val="both"/>
        <w:rPr>
          <w:b/>
        </w:rPr>
      </w:pPr>
    </w:p>
    <w:p w:rsidR="00FE625F" w:rsidRPr="00496F9D" w:rsidRDefault="00DE7923" w:rsidP="003A73D0">
      <w:pPr>
        <w:pStyle w:val="ListeParagraf"/>
        <w:ind w:left="0"/>
        <w:jc w:val="both"/>
        <w:rPr>
          <w:sz w:val="22"/>
          <w:szCs w:val="22"/>
        </w:rPr>
      </w:pPr>
      <w:r w:rsidRPr="00496F9D">
        <w:rPr>
          <w:sz w:val="22"/>
          <w:szCs w:val="22"/>
        </w:rPr>
        <w:t xml:space="preserve">          </w:t>
      </w:r>
      <w:r w:rsidR="007C3640" w:rsidRPr="00496F9D">
        <w:rPr>
          <w:sz w:val="22"/>
          <w:szCs w:val="22"/>
        </w:rPr>
        <w:t xml:space="preserve">                         </w:t>
      </w:r>
      <w:r w:rsidR="00D11443" w:rsidRPr="00496F9D">
        <w:rPr>
          <w:sz w:val="22"/>
          <w:szCs w:val="22"/>
        </w:rPr>
        <w:t xml:space="preserve">  </w:t>
      </w:r>
      <w:r w:rsidR="00D11443" w:rsidRPr="00496F9D">
        <w:rPr>
          <w:rStyle w:val="SayfaNumaras"/>
          <w:b/>
          <w:sz w:val="22"/>
          <w:szCs w:val="22"/>
        </w:rPr>
        <w:t>NOTU:</w:t>
      </w:r>
    </w:p>
    <w:p w:rsidR="00D51DB5" w:rsidRPr="00496F9D" w:rsidRDefault="00D51DB5" w:rsidP="00FE625F">
      <w:pPr>
        <w:pStyle w:val="ListeParagraf"/>
        <w:jc w:val="both"/>
        <w:rPr>
          <w:sz w:val="22"/>
          <w:szCs w:val="22"/>
        </w:rPr>
      </w:pPr>
    </w:p>
    <w:p w:rsidR="00D51DB5" w:rsidRPr="00496F9D" w:rsidRDefault="00D51DB5" w:rsidP="00FE625F">
      <w:pPr>
        <w:pStyle w:val="ListeParagraf"/>
        <w:jc w:val="both"/>
        <w:rPr>
          <w:sz w:val="22"/>
          <w:szCs w:val="22"/>
        </w:rPr>
      </w:pPr>
    </w:p>
    <w:p w:rsidR="00A510C5" w:rsidRPr="00496F9D" w:rsidRDefault="00A510C5" w:rsidP="00FE625F">
      <w:pPr>
        <w:pStyle w:val="ListeParagraf"/>
        <w:jc w:val="both"/>
        <w:rPr>
          <w:sz w:val="22"/>
          <w:szCs w:val="22"/>
        </w:rPr>
      </w:pPr>
    </w:p>
    <w:p w:rsidR="00DE7923" w:rsidRPr="00496F9D" w:rsidRDefault="00DE7923" w:rsidP="00DE7923">
      <w:pPr>
        <w:rPr>
          <w:b/>
        </w:rPr>
      </w:pPr>
    </w:p>
    <w:p w:rsidR="00031D82" w:rsidRPr="00496F9D" w:rsidRDefault="00031D82" w:rsidP="00694F52">
      <w:pPr>
        <w:jc w:val="both"/>
        <w:rPr>
          <w:b/>
        </w:rPr>
      </w:pPr>
    </w:p>
    <w:p w:rsidR="00FC0A04" w:rsidRPr="00496F9D" w:rsidRDefault="00332BA1" w:rsidP="00694F5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45AB7" w:rsidRPr="00496F9D">
        <w:rPr>
          <w:rFonts w:ascii="Times New Roman" w:hAnsi="Times New Roman" w:cs="Times New Roman"/>
          <w:b/>
          <w:sz w:val="24"/>
          <w:szCs w:val="24"/>
        </w:rPr>
        <w:t>)</w:t>
      </w:r>
      <w:r w:rsidR="00FC0A04" w:rsidRPr="00496F9D">
        <w:rPr>
          <w:rFonts w:ascii="Times New Roman" w:hAnsi="Times New Roman" w:cs="Times New Roman"/>
          <w:b/>
        </w:rPr>
        <w:t xml:space="preserve">   </w:t>
      </w:r>
      <w:r w:rsidR="00E45AB7" w:rsidRPr="00496F9D">
        <w:rPr>
          <w:rFonts w:ascii="Times New Roman" w:hAnsi="Times New Roman" w:cs="Times New Roman"/>
          <w:b/>
        </w:rPr>
        <w:t xml:space="preserve"> </w:t>
      </w:r>
      <w:r w:rsidR="00FC0A04" w:rsidRPr="00496F9D">
        <w:rPr>
          <w:rFonts w:ascii="Times New Roman" w:hAnsi="Times New Roman" w:cs="Times New Roman"/>
          <w:b/>
          <w:sz w:val="24"/>
          <w:szCs w:val="24"/>
        </w:rPr>
        <w:t xml:space="preserve">x  =  </w:t>
      </w:r>
      <w:proofErr w:type="gramStart"/>
      <w:r w:rsidR="00FC0A04" w:rsidRPr="00496F9D">
        <w:rPr>
          <w:rFonts w:ascii="Times New Roman" w:hAnsi="Times New Roman" w:cs="Times New Roman"/>
          <w:b/>
          <w:sz w:val="24"/>
          <w:szCs w:val="24"/>
        </w:rPr>
        <w:t>13 ,    y</w:t>
      </w:r>
      <w:proofErr w:type="gramEnd"/>
      <w:r w:rsidR="00FC0A04" w:rsidRPr="00496F9D">
        <w:rPr>
          <w:rFonts w:ascii="Times New Roman" w:hAnsi="Times New Roman" w:cs="Times New Roman"/>
          <w:b/>
          <w:sz w:val="24"/>
          <w:szCs w:val="24"/>
        </w:rPr>
        <w:t xml:space="preserve">  =  11    ise      </w:t>
      </w:r>
      <w:r w:rsidR="00FC0A04" w:rsidRPr="00496F9D">
        <w:rPr>
          <w:rFonts w:ascii="Times New Roman" w:hAnsi="Times New Roman" w:cs="Times New Roman"/>
          <w:b/>
          <w:sz w:val="24"/>
          <w:szCs w:val="24"/>
          <w:u w:val="single"/>
        </w:rPr>
        <w:t xml:space="preserve">x²  +  y²  ̶  2xy </w:t>
      </w:r>
    </w:p>
    <w:p w:rsidR="00FC0A04" w:rsidRPr="00496F9D" w:rsidRDefault="00FC0A04" w:rsidP="00694F5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ifadesinin </w:t>
      </w:r>
      <w:proofErr w:type="gramStart"/>
      <w:r w:rsidRPr="00496F9D">
        <w:rPr>
          <w:rFonts w:ascii="Times New Roman" w:hAnsi="Times New Roman" w:cs="Times New Roman"/>
          <w:b/>
          <w:sz w:val="24"/>
          <w:szCs w:val="24"/>
        </w:rPr>
        <w:t>değeri   aşağıdakilerden</w:t>
      </w:r>
      <w:proofErr w:type="gramEnd"/>
      <w:r w:rsidRPr="00496F9D">
        <w:rPr>
          <w:rFonts w:ascii="Times New Roman" w:hAnsi="Times New Roman" w:cs="Times New Roman"/>
          <w:b/>
          <w:sz w:val="24"/>
          <w:szCs w:val="24"/>
        </w:rPr>
        <w:t xml:space="preserve"> hangisidir? </w:t>
      </w:r>
    </w:p>
    <w:p w:rsidR="00FC0A04" w:rsidRPr="00496F9D" w:rsidRDefault="00FC0A04" w:rsidP="00694F5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>(</w:t>
      </w:r>
      <w:r w:rsidRPr="00496F9D">
        <w:rPr>
          <w:rFonts w:ascii="Times New Roman" w:hAnsi="Times New Roman" w:cs="Times New Roman"/>
          <w:b/>
          <w:sz w:val="20"/>
          <w:szCs w:val="20"/>
        </w:rPr>
        <w:t>5 Puan</w:t>
      </w:r>
      <w:r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E45AB7" w:rsidRPr="00496F9D" w:rsidRDefault="00E45AB7" w:rsidP="00E45AB7">
      <w:pPr>
        <w:rPr>
          <w:b/>
        </w:rPr>
      </w:pPr>
    </w:p>
    <w:p w:rsidR="001347B7" w:rsidRPr="00496F9D" w:rsidRDefault="001347B7" w:rsidP="001347B7">
      <w:pPr>
        <w:pStyle w:val="ListeParagraf"/>
        <w:ind w:left="0"/>
        <w:rPr>
          <w:b/>
          <w:sz w:val="22"/>
          <w:szCs w:val="22"/>
        </w:rPr>
      </w:pPr>
    </w:p>
    <w:p w:rsidR="00313E07" w:rsidRPr="00496F9D" w:rsidRDefault="00313E07" w:rsidP="001347B7">
      <w:pPr>
        <w:pStyle w:val="ListeParagraf"/>
        <w:ind w:left="0"/>
        <w:rPr>
          <w:b/>
          <w:sz w:val="22"/>
          <w:szCs w:val="22"/>
        </w:rPr>
      </w:pPr>
    </w:p>
    <w:p w:rsidR="00813C54" w:rsidRPr="00496F9D" w:rsidRDefault="00813C54" w:rsidP="001347B7">
      <w:pPr>
        <w:pStyle w:val="ListeParagraf"/>
        <w:ind w:left="0"/>
        <w:rPr>
          <w:b/>
          <w:sz w:val="22"/>
          <w:szCs w:val="22"/>
        </w:rPr>
      </w:pPr>
    </w:p>
    <w:p w:rsidR="00601C63" w:rsidRPr="00496F9D" w:rsidRDefault="00601C63" w:rsidP="001347B7">
      <w:pPr>
        <w:pStyle w:val="ListeParagraf"/>
        <w:ind w:left="0"/>
        <w:rPr>
          <w:b/>
          <w:sz w:val="22"/>
          <w:szCs w:val="22"/>
        </w:rPr>
      </w:pPr>
    </w:p>
    <w:p w:rsidR="00313E07" w:rsidRDefault="00313E07" w:rsidP="001347B7">
      <w:pPr>
        <w:pStyle w:val="ListeParagraf"/>
        <w:ind w:left="0"/>
        <w:rPr>
          <w:b/>
          <w:sz w:val="22"/>
          <w:szCs w:val="22"/>
        </w:rPr>
      </w:pPr>
    </w:p>
    <w:p w:rsidR="00496F9D" w:rsidRP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E45AB7" w:rsidRPr="00496F9D" w:rsidRDefault="00E45AB7" w:rsidP="001347B7">
      <w:pPr>
        <w:pStyle w:val="ListeParagraf"/>
        <w:ind w:left="0"/>
        <w:rPr>
          <w:b/>
          <w:sz w:val="22"/>
          <w:szCs w:val="22"/>
        </w:rPr>
      </w:pPr>
    </w:p>
    <w:p w:rsidR="00694F52" w:rsidRPr="00496F9D" w:rsidRDefault="00332BA1" w:rsidP="00694F5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E45AB7" w:rsidRPr="00496F9D">
        <w:rPr>
          <w:rFonts w:ascii="Times New Roman" w:hAnsi="Times New Roman" w:cs="Times New Roman"/>
          <w:b/>
          <w:sz w:val="24"/>
          <w:szCs w:val="24"/>
        </w:rPr>
        <w:t>)</w:t>
      </w:r>
      <w:r w:rsidR="00E45AB7" w:rsidRPr="00496F9D">
        <w:rPr>
          <w:rFonts w:ascii="Times New Roman" w:hAnsi="Times New Roman" w:cs="Times New Roman"/>
          <w:b/>
        </w:rPr>
        <w:t xml:space="preserve">  </w:t>
      </w:r>
      <w:r w:rsidR="00694F52" w:rsidRPr="00496F9D">
        <w:rPr>
          <w:rFonts w:ascii="Times New Roman" w:hAnsi="Times New Roman" w:cs="Times New Roman"/>
          <w:b/>
          <w:sz w:val="24"/>
          <w:szCs w:val="24"/>
        </w:rPr>
        <w:t xml:space="preserve">Bir a sayısının 2 katının 3 fazlası, b sayısının 4 </w:t>
      </w:r>
      <w:proofErr w:type="gramStart"/>
      <w:r w:rsidR="00694F52" w:rsidRPr="00496F9D">
        <w:rPr>
          <w:rFonts w:ascii="Times New Roman" w:hAnsi="Times New Roman" w:cs="Times New Roman"/>
          <w:b/>
          <w:sz w:val="24"/>
          <w:szCs w:val="24"/>
        </w:rPr>
        <w:t>katının  6</w:t>
      </w:r>
      <w:proofErr w:type="gramEnd"/>
      <w:r w:rsidR="00694F52" w:rsidRPr="00496F9D">
        <w:rPr>
          <w:rFonts w:ascii="Times New Roman" w:hAnsi="Times New Roman" w:cs="Times New Roman"/>
          <w:b/>
          <w:sz w:val="24"/>
          <w:szCs w:val="24"/>
        </w:rPr>
        <w:t xml:space="preserve"> fazlasına eşit olduğuna göre a ile b arasındaki ilişki aşağıdakilerden hangisinde verilmiştir?</w:t>
      </w:r>
      <w:r w:rsidR="00813C54" w:rsidRPr="00496F9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13C54" w:rsidRPr="00496F9D">
        <w:rPr>
          <w:rFonts w:ascii="Times New Roman" w:hAnsi="Times New Roman" w:cs="Times New Roman"/>
          <w:b/>
          <w:sz w:val="20"/>
          <w:szCs w:val="20"/>
        </w:rPr>
        <w:t>5 Puan</w:t>
      </w:r>
      <w:r w:rsidR="00813C54"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694F52" w:rsidRPr="00496F9D" w:rsidRDefault="00694F52" w:rsidP="00694F5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4F52" w:rsidRPr="00496F9D" w:rsidRDefault="00694F52" w:rsidP="00694F52">
      <w:pPr>
        <w:pStyle w:val="AralkYok"/>
        <w:numPr>
          <w:ilvl w:val="0"/>
          <w:numId w:val="4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2a = 4b </w:t>
      </w:r>
      <w:r w:rsidRPr="00496F9D">
        <w:rPr>
          <w:rFonts w:ascii="Times New Roman" w:hAnsi="Times New Roman" w:cs="Times New Roman"/>
          <w:b/>
          <w:sz w:val="24"/>
          <w:szCs w:val="24"/>
        </w:rPr>
        <w:tab/>
      </w:r>
      <w:r w:rsidRPr="00496F9D">
        <w:rPr>
          <w:rFonts w:ascii="Times New Roman" w:hAnsi="Times New Roman" w:cs="Times New Roman"/>
          <w:b/>
          <w:sz w:val="24"/>
          <w:szCs w:val="24"/>
        </w:rPr>
        <w:tab/>
      </w:r>
      <w:r w:rsidR="00813C54" w:rsidRPr="00496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6F9D"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 w:rsidRPr="00496F9D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496F9D">
        <w:rPr>
          <w:rFonts w:ascii="Times New Roman" w:hAnsi="Times New Roman" w:cs="Times New Roman"/>
          <w:b/>
          <w:sz w:val="24"/>
          <w:szCs w:val="24"/>
        </w:rPr>
        <w:t xml:space="preserve"> 2a = 4b + 3</w:t>
      </w:r>
    </w:p>
    <w:p w:rsidR="00694F52" w:rsidRPr="00496F9D" w:rsidRDefault="00813C54" w:rsidP="00694F52">
      <w:pPr>
        <w:pStyle w:val="AralkYok"/>
        <w:numPr>
          <w:ilvl w:val="0"/>
          <w:numId w:val="4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>2a + 3 = 4b + 6</w:t>
      </w:r>
      <w:r w:rsidRPr="00496F9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694F52" w:rsidRPr="00496F9D"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="00694F52" w:rsidRPr="00496F9D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694F52" w:rsidRPr="00496F9D">
        <w:rPr>
          <w:rFonts w:ascii="Times New Roman" w:hAnsi="Times New Roman" w:cs="Times New Roman"/>
          <w:b/>
          <w:sz w:val="24"/>
          <w:szCs w:val="24"/>
        </w:rPr>
        <w:t xml:space="preserve"> 2a = 4b – 3</w:t>
      </w:r>
    </w:p>
    <w:p w:rsidR="00E45AB7" w:rsidRPr="00496F9D" w:rsidRDefault="00E45AB7" w:rsidP="00A519C2"/>
    <w:p w:rsidR="00E45AB7" w:rsidRPr="00496F9D" w:rsidRDefault="00E45AB7" w:rsidP="001347B7">
      <w:pPr>
        <w:pStyle w:val="ListeParagraf"/>
        <w:ind w:left="0"/>
        <w:rPr>
          <w:b/>
          <w:sz w:val="22"/>
          <w:szCs w:val="22"/>
        </w:rPr>
      </w:pPr>
    </w:p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313E07" w:rsidRPr="00496F9D" w:rsidRDefault="00313E07" w:rsidP="001347B7">
      <w:pPr>
        <w:pStyle w:val="ListeParagraf"/>
        <w:ind w:left="0"/>
        <w:rPr>
          <w:b/>
          <w:sz w:val="22"/>
          <w:szCs w:val="22"/>
        </w:rPr>
      </w:pPr>
    </w:p>
    <w:p w:rsidR="004361CE" w:rsidRPr="00496F9D" w:rsidRDefault="004361CE" w:rsidP="001347B7">
      <w:pPr>
        <w:pStyle w:val="ListeParagraf"/>
        <w:ind w:left="0"/>
        <w:rPr>
          <w:b/>
          <w:sz w:val="22"/>
          <w:szCs w:val="22"/>
        </w:rPr>
      </w:pPr>
    </w:p>
    <w:p w:rsidR="004361CE" w:rsidRPr="00496F9D" w:rsidRDefault="004361CE" w:rsidP="001347B7">
      <w:pPr>
        <w:pStyle w:val="ListeParagraf"/>
        <w:ind w:left="0"/>
        <w:rPr>
          <w:b/>
          <w:sz w:val="22"/>
          <w:szCs w:val="22"/>
        </w:rPr>
      </w:pPr>
    </w:p>
    <w:p w:rsidR="00BB4D2C" w:rsidRDefault="00BB4D2C" w:rsidP="001347B7">
      <w:pPr>
        <w:pStyle w:val="ListeParagraf"/>
        <w:ind w:left="0"/>
        <w:rPr>
          <w:b/>
          <w:sz w:val="22"/>
          <w:szCs w:val="22"/>
        </w:rPr>
      </w:pPr>
    </w:p>
    <w:p w:rsid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496F9D" w:rsidRP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BB4D2C" w:rsidRPr="00496F9D" w:rsidRDefault="00BB4D2C" w:rsidP="001347B7">
      <w:pPr>
        <w:pStyle w:val="ListeParagraf"/>
        <w:ind w:left="0"/>
        <w:rPr>
          <w:b/>
          <w:sz w:val="22"/>
          <w:szCs w:val="22"/>
        </w:rPr>
      </w:pPr>
    </w:p>
    <w:p w:rsidR="00601C63" w:rsidRPr="00496F9D" w:rsidRDefault="00332BA1" w:rsidP="00601C63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</w:rPr>
        <w:t>7</w:t>
      </w:r>
      <w:r w:rsidR="00BB4D2C" w:rsidRPr="00496F9D">
        <w:rPr>
          <w:rFonts w:ascii="Times New Roman" w:hAnsi="Times New Roman" w:cs="Times New Roman"/>
          <w:b/>
        </w:rPr>
        <w:t xml:space="preserve">) </w:t>
      </w:r>
      <w:r w:rsidR="00601C63" w:rsidRPr="00496F9D">
        <w:rPr>
          <w:rFonts w:ascii="Times New Roman" w:hAnsi="Times New Roman" w:cs="Times New Roman"/>
          <w:b/>
        </w:rPr>
        <w:t xml:space="preserve">            </w:t>
      </w:r>
      <m:r>
        <m:rPr>
          <m:sty m:val="p"/>
        </m:rPr>
        <w:rPr>
          <w:rFonts w:ascii="Cambria Math" w:eastAsia="Times New Roman" w:hAnsi="Cambria Math" w:cs="Times New Roman"/>
          <w:lang w:eastAsia="tr-TR"/>
        </w:rPr>
        <w:br/>
      </m:r>
      <m:oMathPara>
        <m:oMath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x+3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  <w:sz w:val="24"/>
              <w:szCs w:val="24"/>
            </w:rPr>
            <m:t xml:space="preserve">+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x-2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  <w:sz w:val="24"/>
              <w:szCs w:val="24"/>
            </w:rPr>
            <m:t>=5</m:t>
          </m:r>
        </m:oMath>
      </m:oMathPara>
    </w:p>
    <w:p w:rsidR="00601C63" w:rsidRPr="00496F9D" w:rsidRDefault="00601C63" w:rsidP="00601C6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601C63" w:rsidRPr="00496F9D" w:rsidRDefault="00601C63" w:rsidP="00601C6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     Olduğuna göre,  x kaçtır?</w:t>
      </w:r>
      <w:r w:rsidR="0065006B" w:rsidRPr="00496F9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5006B" w:rsidRPr="00496F9D">
        <w:rPr>
          <w:rFonts w:ascii="Times New Roman" w:hAnsi="Times New Roman" w:cs="Times New Roman"/>
          <w:b/>
          <w:sz w:val="20"/>
          <w:szCs w:val="20"/>
        </w:rPr>
        <w:t>10 Puan</w:t>
      </w:r>
      <w:r w:rsidR="0065006B"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BB4D2C" w:rsidRPr="00496F9D" w:rsidRDefault="00BB4D2C" w:rsidP="00A519C2"/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A519C2" w:rsidRPr="00496F9D" w:rsidRDefault="00A519C2" w:rsidP="001347B7">
      <w:pPr>
        <w:pStyle w:val="ListeParagraf"/>
        <w:ind w:left="0"/>
        <w:rPr>
          <w:b/>
          <w:sz w:val="22"/>
          <w:szCs w:val="22"/>
        </w:rPr>
      </w:pPr>
    </w:p>
    <w:p w:rsidR="00A519C2" w:rsidRPr="00496F9D" w:rsidRDefault="00A519C2" w:rsidP="001347B7">
      <w:pPr>
        <w:pStyle w:val="ListeParagraf"/>
        <w:ind w:left="0"/>
        <w:rPr>
          <w:b/>
          <w:sz w:val="22"/>
          <w:szCs w:val="22"/>
        </w:rPr>
      </w:pPr>
    </w:p>
    <w:p w:rsidR="00A519C2" w:rsidRPr="00496F9D" w:rsidRDefault="00A519C2" w:rsidP="001347B7">
      <w:pPr>
        <w:pStyle w:val="ListeParagraf"/>
        <w:ind w:left="0"/>
        <w:rPr>
          <w:b/>
          <w:sz w:val="22"/>
          <w:szCs w:val="22"/>
        </w:rPr>
      </w:pPr>
    </w:p>
    <w:p w:rsidR="00A519C2" w:rsidRDefault="00A519C2" w:rsidP="001347B7">
      <w:pPr>
        <w:pStyle w:val="ListeParagraf"/>
        <w:ind w:left="0"/>
        <w:rPr>
          <w:b/>
          <w:sz w:val="22"/>
          <w:szCs w:val="22"/>
        </w:rPr>
      </w:pPr>
    </w:p>
    <w:p w:rsid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496F9D" w:rsidRPr="00496F9D" w:rsidRDefault="00496F9D" w:rsidP="001347B7">
      <w:pPr>
        <w:pStyle w:val="ListeParagraf"/>
        <w:ind w:left="0"/>
        <w:rPr>
          <w:b/>
          <w:sz w:val="22"/>
          <w:szCs w:val="22"/>
        </w:rPr>
      </w:pPr>
    </w:p>
    <w:p w:rsidR="00A519C2" w:rsidRPr="00496F9D" w:rsidRDefault="00A519C2" w:rsidP="001347B7">
      <w:pPr>
        <w:pStyle w:val="ListeParagraf"/>
        <w:ind w:left="0"/>
        <w:rPr>
          <w:b/>
          <w:sz w:val="22"/>
          <w:szCs w:val="22"/>
        </w:rPr>
      </w:pPr>
    </w:p>
    <w:p w:rsidR="00AA4FD6" w:rsidRPr="00496F9D" w:rsidRDefault="00AA4FD6" w:rsidP="001347B7">
      <w:pPr>
        <w:pStyle w:val="ListeParagraf"/>
        <w:ind w:left="0"/>
        <w:rPr>
          <w:b/>
          <w:sz w:val="22"/>
          <w:szCs w:val="22"/>
        </w:rPr>
      </w:pPr>
    </w:p>
    <w:p w:rsidR="00BB4D2C" w:rsidRPr="00496F9D" w:rsidRDefault="00BB4D2C" w:rsidP="00A44326">
      <w:pPr>
        <w:pStyle w:val="ListeParagraf"/>
        <w:ind w:left="0"/>
        <w:jc w:val="both"/>
        <w:rPr>
          <w:sz w:val="22"/>
          <w:szCs w:val="22"/>
        </w:rPr>
      </w:pPr>
    </w:p>
    <w:p w:rsidR="00031D82" w:rsidRPr="00496F9D" w:rsidRDefault="00031D82" w:rsidP="00A44326">
      <w:pPr>
        <w:pStyle w:val="ListeParagraf"/>
        <w:ind w:left="0"/>
        <w:jc w:val="both"/>
        <w:rPr>
          <w:sz w:val="22"/>
          <w:szCs w:val="22"/>
        </w:rPr>
      </w:pPr>
    </w:p>
    <w:p w:rsidR="00FE625F" w:rsidRPr="00496F9D" w:rsidRDefault="00FE625F" w:rsidP="00A44326">
      <w:pPr>
        <w:pStyle w:val="ListeParagraf"/>
        <w:ind w:left="0"/>
        <w:jc w:val="both"/>
        <w:rPr>
          <w:sz w:val="22"/>
          <w:szCs w:val="22"/>
        </w:rPr>
      </w:pPr>
    </w:p>
    <w:p w:rsidR="00FE625F" w:rsidRPr="00496F9D" w:rsidRDefault="00FE625F" w:rsidP="00A44326">
      <w:pPr>
        <w:pStyle w:val="ListeParagraf"/>
        <w:ind w:left="0"/>
        <w:jc w:val="both"/>
        <w:rPr>
          <w:sz w:val="22"/>
          <w:szCs w:val="22"/>
        </w:rPr>
      </w:pPr>
    </w:p>
    <w:p w:rsidR="00031D82" w:rsidRPr="00496F9D" w:rsidRDefault="005709F0" w:rsidP="00A44326">
      <w:pPr>
        <w:pStyle w:val="ListeParagraf"/>
        <w:ind w:left="0"/>
        <w:jc w:val="both"/>
        <w:rPr>
          <w:sz w:val="22"/>
          <w:szCs w:val="22"/>
        </w:rPr>
      </w:pPr>
      <w:r w:rsidRPr="00496F9D">
        <w:rPr>
          <w:noProof/>
          <w:sz w:val="22"/>
          <w:szCs w:val="22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-657860</wp:posOffset>
            </wp:positionV>
            <wp:extent cx="2349500" cy="822960"/>
            <wp:effectExtent l="19050" t="0" r="0" b="0"/>
            <wp:wrapNone/>
            <wp:docPr id="211" name="Resim 211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25F" w:rsidRPr="00496F9D" w:rsidRDefault="00A331C1" w:rsidP="00A44326">
      <w:pPr>
        <w:pStyle w:val="ListeParagraf"/>
        <w:ind w:left="0"/>
        <w:jc w:val="both"/>
        <w:rPr>
          <w:sz w:val="22"/>
          <w:szCs w:val="22"/>
        </w:rPr>
      </w:pPr>
      <w:r w:rsidRPr="00A331C1">
        <w:rPr>
          <w:b/>
          <w:noProof/>
        </w:rPr>
        <w:pict>
          <v:line id="_x0000_s1241" style="position:absolute;left:0;text-align:left;z-index:251656704" from="252pt,12.5pt" to="252pt,762.15pt" strokeweight="6pt">
            <v:stroke linestyle="thickBetweenThin"/>
          </v:line>
        </w:pict>
      </w:r>
    </w:p>
    <w:p w:rsidR="002C48BA" w:rsidRPr="00496F9D" w:rsidRDefault="002C48BA" w:rsidP="003861D1">
      <w:pPr>
        <w:rPr>
          <w:b/>
          <w:sz w:val="22"/>
          <w:szCs w:val="22"/>
        </w:rPr>
      </w:pPr>
    </w:p>
    <w:p w:rsidR="00B77A20" w:rsidRPr="00B77A20" w:rsidRDefault="00332BA1" w:rsidP="00B77A20">
      <w:pPr>
        <w:jc w:val="both"/>
        <w:rPr>
          <w:b/>
        </w:rPr>
      </w:pPr>
      <w:r w:rsidRPr="00332BA1">
        <w:rPr>
          <w:b/>
        </w:rPr>
        <w:t>8)</w:t>
      </w:r>
      <w:r w:rsidR="00B77A20">
        <w:rPr>
          <w:b/>
        </w:rPr>
        <w:t xml:space="preserve"> </w:t>
      </w:r>
      <w:r w:rsidR="00B77A20" w:rsidRPr="00B77A20">
        <w:rPr>
          <w:b/>
        </w:rPr>
        <w:t>Kenar uzunlukları sırasıyla verilen ABC üçgenlerinden hangisi</w:t>
      </w:r>
      <w:r w:rsidR="009735E4">
        <w:rPr>
          <w:b/>
        </w:rPr>
        <w:t>nin çizilemeyeceğini işlem yaparak gösteriniz.</w:t>
      </w:r>
      <w:r w:rsidR="007E60A9" w:rsidRPr="007E60A9">
        <w:rPr>
          <w:b/>
          <w:sz w:val="20"/>
          <w:szCs w:val="20"/>
        </w:rPr>
        <w:t xml:space="preserve"> (10 Puan)</w:t>
      </w:r>
    </w:p>
    <w:p w:rsidR="00B77A20" w:rsidRPr="00B77A20" w:rsidRDefault="00B77A20" w:rsidP="00B77A20">
      <w:pPr>
        <w:jc w:val="both"/>
        <w:rPr>
          <w:b/>
        </w:rPr>
      </w:pPr>
    </w:p>
    <w:p w:rsidR="00B77A20" w:rsidRPr="00B77A20" w:rsidRDefault="00B77A20" w:rsidP="00B77A20">
      <w:pPr>
        <w:jc w:val="both"/>
      </w:pPr>
      <w:r w:rsidRPr="00B77A20">
        <w:rPr>
          <w:b/>
        </w:rPr>
        <w:t xml:space="preserve"> A)</w:t>
      </w:r>
      <w:r w:rsidR="009735E4" w:rsidRPr="009735E4">
        <w:t xml:space="preserve"> </w:t>
      </w:r>
      <w:r w:rsidR="009735E4" w:rsidRPr="00B77A20">
        <w:t>a=6,  b=6,  c=11</w:t>
      </w:r>
      <w:r w:rsidRPr="00B77A20">
        <w:rPr>
          <w:b/>
        </w:rPr>
        <w:t xml:space="preserve"> </w:t>
      </w:r>
      <w:r w:rsidR="009735E4">
        <w:rPr>
          <w:b/>
        </w:rPr>
        <w:t xml:space="preserve">            </w:t>
      </w:r>
      <w:r w:rsidRPr="00B77A20">
        <w:rPr>
          <w:b/>
        </w:rPr>
        <w:t xml:space="preserve">B) </w:t>
      </w:r>
      <w:r w:rsidRPr="00B77A20">
        <w:t>a=2,  b=3,  c=4</w:t>
      </w:r>
    </w:p>
    <w:p w:rsidR="00B77A20" w:rsidRPr="00B77A20" w:rsidRDefault="00B77A20" w:rsidP="00B77A20">
      <w:pPr>
        <w:jc w:val="both"/>
        <w:rPr>
          <w:b/>
        </w:rPr>
      </w:pPr>
    </w:p>
    <w:p w:rsidR="00B77A20" w:rsidRPr="00B77A20" w:rsidRDefault="00B77A20" w:rsidP="00B77A20">
      <w:pPr>
        <w:jc w:val="both"/>
        <w:rPr>
          <w:b/>
        </w:rPr>
      </w:pPr>
      <w:r w:rsidRPr="00B77A20">
        <w:rPr>
          <w:b/>
        </w:rPr>
        <w:t xml:space="preserve"> C) </w:t>
      </w:r>
      <w:r w:rsidRPr="00B77A20">
        <w:t>a=5,  b=6,  c=4</w:t>
      </w:r>
      <w:r w:rsidRPr="00B77A20">
        <w:rPr>
          <w:b/>
        </w:rPr>
        <w:t xml:space="preserve">         </w:t>
      </w:r>
      <w:r>
        <w:rPr>
          <w:b/>
        </w:rPr>
        <w:t xml:space="preserve">  </w:t>
      </w:r>
      <w:r w:rsidRPr="00B77A20">
        <w:rPr>
          <w:b/>
        </w:rPr>
        <w:t xml:space="preserve">    D) </w:t>
      </w:r>
      <w:r w:rsidR="009735E4" w:rsidRPr="00B77A20">
        <w:t xml:space="preserve">a=7,  b=5,  c=13             </w:t>
      </w:r>
    </w:p>
    <w:p w:rsidR="002E5C5A" w:rsidRPr="00332BA1" w:rsidRDefault="002E5C5A" w:rsidP="00031D82">
      <w:pPr>
        <w:jc w:val="both"/>
        <w:rPr>
          <w:b/>
        </w:rPr>
      </w:pPr>
    </w:p>
    <w:p w:rsidR="002C48BA" w:rsidRPr="00496F9D" w:rsidRDefault="002C48BA" w:rsidP="00D54819">
      <w:pPr>
        <w:pStyle w:val="ListeParagraf"/>
        <w:ind w:left="0"/>
        <w:rPr>
          <w:b/>
          <w:sz w:val="22"/>
          <w:szCs w:val="22"/>
        </w:rPr>
      </w:pPr>
    </w:p>
    <w:p w:rsidR="006C4FAE" w:rsidRDefault="006C4FAE" w:rsidP="00D54819">
      <w:pPr>
        <w:pStyle w:val="ListeParagraf"/>
        <w:ind w:left="0"/>
        <w:rPr>
          <w:b/>
          <w:sz w:val="22"/>
          <w:szCs w:val="22"/>
        </w:rPr>
      </w:pPr>
    </w:p>
    <w:p w:rsidR="00F8399D" w:rsidRDefault="00F8399D" w:rsidP="00D54819">
      <w:pPr>
        <w:pStyle w:val="ListeParagraf"/>
        <w:ind w:left="0"/>
        <w:rPr>
          <w:b/>
          <w:sz w:val="22"/>
          <w:szCs w:val="22"/>
        </w:rPr>
      </w:pPr>
    </w:p>
    <w:p w:rsidR="00F8399D" w:rsidRDefault="00F8399D" w:rsidP="00D54819">
      <w:pPr>
        <w:pStyle w:val="ListeParagraf"/>
        <w:ind w:left="0"/>
        <w:rPr>
          <w:b/>
          <w:sz w:val="22"/>
          <w:szCs w:val="22"/>
        </w:rPr>
      </w:pPr>
    </w:p>
    <w:p w:rsidR="00F8399D" w:rsidRDefault="00F8399D" w:rsidP="00D54819">
      <w:pPr>
        <w:pStyle w:val="ListeParagraf"/>
        <w:ind w:left="0"/>
        <w:rPr>
          <w:b/>
          <w:sz w:val="22"/>
          <w:szCs w:val="22"/>
        </w:rPr>
      </w:pPr>
    </w:p>
    <w:p w:rsidR="00F8399D" w:rsidRDefault="00F8399D" w:rsidP="00D54819">
      <w:pPr>
        <w:pStyle w:val="ListeParagraf"/>
        <w:ind w:left="0"/>
        <w:rPr>
          <w:b/>
          <w:sz w:val="22"/>
          <w:szCs w:val="22"/>
        </w:rPr>
      </w:pPr>
    </w:p>
    <w:p w:rsidR="00F8399D" w:rsidRPr="00496F9D" w:rsidRDefault="00F8399D" w:rsidP="00D54819">
      <w:pPr>
        <w:pStyle w:val="ListeParagraf"/>
        <w:ind w:left="0"/>
        <w:rPr>
          <w:b/>
          <w:sz w:val="22"/>
          <w:szCs w:val="22"/>
        </w:rPr>
      </w:pPr>
    </w:p>
    <w:p w:rsidR="006C4FAE" w:rsidRPr="00496F9D" w:rsidRDefault="006C4FAE" w:rsidP="00D54819">
      <w:pPr>
        <w:pStyle w:val="ListeParagraf"/>
        <w:ind w:left="0"/>
        <w:rPr>
          <w:b/>
          <w:sz w:val="22"/>
          <w:szCs w:val="22"/>
        </w:rPr>
      </w:pPr>
    </w:p>
    <w:p w:rsidR="006C4FAE" w:rsidRPr="00496F9D" w:rsidRDefault="006C4FAE" w:rsidP="00D54819">
      <w:pPr>
        <w:pStyle w:val="ListeParagraf"/>
        <w:ind w:left="0"/>
        <w:rPr>
          <w:b/>
          <w:sz w:val="22"/>
          <w:szCs w:val="22"/>
        </w:rPr>
      </w:pPr>
    </w:p>
    <w:p w:rsidR="006C4FAE" w:rsidRPr="00496F9D" w:rsidRDefault="006C4FAE" w:rsidP="00D54819">
      <w:pPr>
        <w:pStyle w:val="ListeParagraf"/>
        <w:ind w:left="0"/>
        <w:rPr>
          <w:b/>
          <w:sz w:val="22"/>
          <w:szCs w:val="22"/>
        </w:rPr>
      </w:pPr>
    </w:p>
    <w:p w:rsidR="00F8399D" w:rsidRDefault="00F8399D" w:rsidP="00F8399D">
      <w:pPr>
        <w:jc w:val="both"/>
        <w:rPr>
          <w:b/>
        </w:rPr>
      </w:pPr>
      <w:r>
        <w:rPr>
          <w:b/>
          <w:sz w:val="22"/>
          <w:szCs w:val="22"/>
        </w:rPr>
        <w:t xml:space="preserve">9) </w:t>
      </w:r>
      <w:r w:rsidRPr="00F8399D">
        <w:rPr>
          <w:b/>
        </w:rPr>
        <w:t>x</w:t>
      </w:r>
      <w:r w:rsidRPr="00F8399D">
        <w:rPr>
          <w:b/>
          <w:vertAlign w:val="superscript"/>
        </w:rPr>
        <w:t>2</w:t>
      </w:r>
      <w:r>
        <w:rPr>
          <w:b/>
        </w:rPr>
        <w:t xml:space="preserve"> + 10x + </w:t>
      </w:r>
      <w:proofErr w:type="gramStart"/>
      <w:r>
        <w:rPr>
          <w:b/>
        </w:rPr>
        <w:t>21</w:t>
      </w:r>
      <w:r w:rsidRPr="00F8399D">
        <w:rPr>
          <w:b/>
        </w:rPr>
        <w:t xml:space="preserve">          ifadesinin</w:t>
      </w:r>
      <w:proofErr w:type="gramEnd"/>
      <w:r w:rsidRPr="00F8399D">
        <w:rPr>
          <w:b/>
        </w:rPr>
        <w:t xml:space="preserve"> </w:t>
      </w:r>
      <w:r>
        <w:rPr>
          <w:b/>
        </w:rPr>
        <w:t>çarpanlarına ayrılmış halini bulunuz. (</w:t>
      </w:r>
      <w:r w:rsidRPr="00F8399D">
        <w:rPr>
          <w:b/>
          <w:sz w:val="20"/>
          <w:szCs w:val="20"/>
        </w:rPr>
        <w:t>10 Puan</w:t>
      </w:r>
      <w:r>
        <w:rPr>
          <w:b/>
        </w:rPr>
        <w:t>)</w:t>
      </w: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Default="00E96F30" w:rsidP="00F8399D">
      <w:pPr>
        <w:jc w:val="both"/>
        <w:rPr>
          <w:b/>
        </w:rPr>
      </w:pPr>
    </w:p>
    <w:p w:rsidR="00E96F30" w:rsidRPr="00E96F30" w:rsidRDefault="00E96F30" w:rsidP="00E96F30">
      <w:pPr>
        <w:rPr>
          <w:b/>
        </w:rPr>
      </w:pPr>
      <w:r>
        <w:rPr>
          <w:b/>
        </w:rPr>
        <w:t xml:space="preserve">10) </w:t>
      </w:r>
      <w:r w:rsidRPr="00E96F30">
        <w:rPr>
          <w:b/>
        </w:rPr>
        <w:t>Aşağıdaki ifadelerden hangisi özdeşliktir?</w:t>
      </w:r>
      <w:r w:rsidR="00CE2DD2">
        <w:rPr>
          <w:b/>
        </w:rPr>
        <w:t xml:space="preserve"> </w:t>
      </w:r>
      <w:r w:rsidR="00CE2DD2" w:rsidRPr="00CE2DD2">
        <w:rPr>
          <w:b/>
          <w:sz w:val="20"/>
          <w:szCs w:val="20"/>
        </w:rPr>
        <w:t>(5 Puan)</w:t>
      </w:r>
      <w:r w:rsidRPr="00E96F30">
        <w:rPr>
          <w:b/>
        </w:rPr>
        <w:t xml:space="preserve">  </w:t>
      </w:r>
    </w:p>
    <w:p w:rsidR="00E96F30" w:rsidRPr="00E96F30" w:rsidRDefault="00E96F30" w:rsidP="00E96F30">
      <w:pPr>
        <w:rPr>
          <w:b/>
        </w:rPr>
      </w:pPr>
    </w:p>
    <w:p w:rsidR="00E96F30" w:rsidRPr="00E96F30" w:rsidRDefault="00E96F30" w:rsidP="00E96F30">
      <w:pPr>
        <w:rPr>
          <w:b/>
        </w:rPr>
      </w:pPr>
      <w:r w:rsidRPr="00E96F30">
        <w:rPr>
          <w:b/>
        </w:rPr>
        <w:t xml:space="preserve">A) </w:t>
      </w:r>
      <w:r w:rsidRPr="00E96F30">
        <w:rPr>
          <w:b/>
          <w:position w:val="-6"/>
        </w:rPr>
        <w:object w:dxaOrig="11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4.25pt" o:ole="">
            <v:imagedata r:id="rId9" o:title=""/>
          </v:shape>
          <o:OLEObject Type="Embed" ProgID="Equation.3" ShapeID="_x0000_i1025" DrawAspect="Content" ObjectID="_1418746468" r:id="rId10"/>
        </w:object>
      </w:r>
      <w:r>
        <w:rPr>
          <w:b/>
        </w:rPr>
        <w:t xml:space="preserve">           </w:t>
      </w:r>
      <w:r w:rsidRPr="00E96F30">
        <w:rPr>
          <w:b/>
        </w:rPr>
        <w:t xml:space="preserve"> B) </w:t>
      </w:r>
      <w:r w:rsidRPr="00E96F30">
        <w:rPr>
          <w:b/>
          <w:position w:val="-24"/>
        </w:rPr>
        <w:object w:dxaOrig="740" w:dyaOrig="620">
          <v:shape id="_x0000_i1026" type="#_x0000_t75" style="width:36.75pt;height:30.75pt" o:ole="">
            <v:imagedata r:id="rId11" o:title=""/>
          </v:shape>
          <o:OLEObject Type="Embed" ProgID="Equation.3" ShapeID="_x0000_i1026" DrawAspect="Content" ObjectID="_1418746469" r:id="rId12"/>
        </w:object>
      </w:r>
      <w:r w:rsidRPr="00E96F30">
        <w:rPr>
          <w:b/>
          <w:position w:val="-4"/>
        </w:rPr>
        <w:object w:dxaOrig="499" w:dyaOrig="260">
          <v:shape id="_x0000_i1027" type="#_x0000_t75" style="width:24.75pt;height:12.75pt" o:ole="">
            <v:imagedata r:id="rId13" o:title=""/>
          </v:shape>
          <o:OLEObject Type="Embed" ProgID="Equation.3" ShapeID="_x0000_i1027" DrawAspect="Content" ObjectID="_1418746470" r:id="rId14"/>
        </w:object>
      </w:r>
    </w:p>
    <w:p w:rsidR="00E96F30" w:rsidRPr="00E96F30" w:rsidRDefault="00E96F30" w:rsidP="00E96F30">
      <w:pPr>
        <w:rPr>
          <w:b/>
        </w:rPr>
      </w:pPr>
    </w:p>
    <w:p w:rsidR="00E96F30" w:rsidRPr="00E96F30" w:rsidRDefault="00E96F30" w:rsidP="00E96F30">
      <w:pPr>
        <w:rPr>
          <w:b/>
        </w:rPr>
      </w:pPr>
      <w:r w:rsidRPr="00E96F30">
        <w:rPr>
          <w:b/>
        </w:rPr>
        <w:t xml:space="preserve">C) </w:t>
      </w:r>
      <w:r w:rsidRPr="00E96F30">
        <w:rPr>
          <w:b/>
          <w:position w:val="-6"/>
        </w:rPr>
        <w:object w:dxaOrig="1120" w:dyaOrig="320">
          <v:shape id="_x0000_i1028" type="#_x0000_t75" style="width:56.25pt;height:15.75pt" o:ole="">
            <v:imagedata r:id="rId15" o:title=""/>
          </v:shape>
          <o:OLEObject Type="Embed" ProgID="Equation.3" ShapeID="_x0000_i1028" DrawAspect="Content" ObjectID="_1418746471" r:id="rId16"/>
        </w:object>
      </w:r>
      <w:r>
        <w:rPr>
          <w:b/>
        </w:rPr>
        <w:t xml:space="preserve">          </w:t>
      </w:r>
      <w:r w:rsidRPr="00E96F30">
        <w:rPr>
          <w:b/>
        </w:rPr>
        <w:t xml:space="preserve">  D) </w:t>
      </w:r>
      <w:r w:rsidRPr="00E96F30">
        <w:rPr>
          <w:b/>
          <w:position w:val="-10"/>
        </w:rPr>
        <w:object w:dxaOrig="2299" w:dyaOrig="360">
          <v:shape id="_x0000_i1029" type="#_x0000_t75" style="width:114.75pt;height:18pt" o:ole="">
            <v:imagedata r:id="rId17" o:title=""/>
          </v:shape>
          <o:OLEObject Type="Embed" ProgID="Equation.3" ShapeID="_x0000_i1029" DrawAspect="Content" ObjectID="_1418746472" r:id="rId18"/>
        </w:object>
      </w:r>
    </w:p>
    <w:p w:rsidR="00E96F30" w:rsidRDefault="00E96F30" w:rsidP="00F8399D">
      <w:pPr>
        <w:jc w:val="both"/>
        <w:rPr>
          <w:rFonts w:ascii="Verdana" w:hAnsi="Verdana"/>
          <w:sz w:val="20"/>
          <w:szCs w:val="20"/>
        </w:rPr>
      </w:pPr>
    </w:p>
    <w:p w:rsidR="006C4FAE" w:rsidRPr="00496F9D" w:rsidRDefault="006C4FAE" w:rsidP="00D54819">
      <w:pPr>
        <w:pStyle w:val="ListeParagraf"/>
        <w:ind w:left="0"/>
        <w:rPr>
          <w:b/>
          <w:sz w:val="22"/>
          <w:szCs w:val="22"/>
        </w:rPr>
      </w:pPr>
    </w:p>
    <w:p w:rsidR="00F933EE" w:rsidRPr="00496F9D" w:rsidRDefault="00F933EE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sz w:val="22"/>
          <w:szCs w:val="22"/>
        </w:rPr>
      </w:pPr>
    </w:p>
    <w:p w:rsidR="00E96F30" w:rsidRDefault="00E96F30" w:rsidP="00E96F30">
      <w:pPr>
        <w:pStyle w:val="ListeParagraf"/>
        <w:ind w:left="567"/>
        <w:jc w:val="both"/>
        <w:rPr>
          <w:sz w:val="22"/>
          <w:szCs w:val="22"/>
        </w:rPr>
      </w:pPr>
    </w:p>
    <w:p w:rsidR="00E96F30" w:rsidRPr="00496F9D" w:rsidRDefault="00E96F30" w:rsidP="00E96F30">
      <w:pPr>
        <w:pStyle w:val="ListeParagraf"/>
        <w:ind w:left="567"/>
        <w:jc w:val="both"/>
        <w:rPr>
          <w:sz w:val="22"/>
          <w:szCs w:val="22"/>
        </w:rPr>
      </w:pPr>
    </w:p>
    <w:p w:rsidR="00AA4FD6" w:rsidRDefault="00AA4FD6" w:rsidP="00D45D03">
      <w:pPr>
        <w:pStyle w:val="ListeParagraf"/>
        <w:ind w:left="0"/>
        <w:rPr>
          <w:sz w:val="22"/>
          <w:szCs w:val="22"/>
        </w:rPr>
      </w:pPr>
    </w:p>
    <w:p w:rsidR="00D45D03" w:rsidRDefault="00D45D03" w:rsidP="00D45D03">
      <w:pPr>
        <w:pStyle w:val="ListeParagraf"/>
        <w:ind w:left="0"/>
        <w:rPr>
          <w:sz w:val="22"/>
          <w:szCs w:val="22"/>
        </w:rPr>
      </w:pPr>
    </w:p>
    <w:p w:rsidR="00D45D03" w:rsidRDefault="00D45D03" w:rsidP="00D45D03">
      <w:pPr>
        <w:pStyle w:val="ListeParagraf"/>
        <w:ind w:left="0"/>
        <w:rPr>
          <w:sz w:val="22"/>
          <w:szCs w:val="22"/>
        </w:rPr>
      </w:pPr>
    </w:p>
    <w:p w:rsidR="00D45D03" w:rsidRDefault="00724515" w:rsidP="00D45D03">
      <w:pPr>
        <w:jc w:val="both"/>
        <w:rPr>
          <w:b/>
        </w:rPr>
      </w:pPr>
      <w:r>
        <w:rPr>
          <w:b/>
        </w:rPr>
        <w:t>11</w:t>
      </w:r>
      <w:r w:rsidR="00D45D03" w:rsidRPr="00D45D03">
        <w:rPr>
          <w:b/>
        </w:rPr>
        <w:t xml:space="preserve">) </w:t>
      </w:r>
      <w:r w:rsidR="00D45D03" w:rsidRPr="00D45D03">
        <w:rPr>
          <w:b/>
          <w:position w:val="-8"/>
        </w:rPr>
        <w:object w:dxaOrig="1460" w:dyaOrig="360">
          <v:shape id="_x0000_i1030" type="#_x0000_t75" style="width:72.75pt;height:18pt" o:ole="">
            <v:imagedata r:id="rId19" o:title=""/>
          </v:shape>
          <o:OLEObject Type="Embed" ProgID="Equation.3" ShapeID="_x0000_i1030" DrawAspect="Content" ObjectID="_1418746473" r:id="rId20"/>
        </w:object>
      </w:r>
      <w:r w:rsidR="00D45D03" w:rsidRPr="00D45D03">
        <w:rPr>
          <w:b/>
        </w:rPr>
        <w:t xml:space="preserve"> işleminin sonucu kaçtır?</w:t>
      </w:r>
      <w:r w:rsidR="00D45D03">
        <w:rPr>
          <w:b/>
        </w:rPr>
        <w:t xml:space="preserve"> </w:t>
      </w:r>
    </w:p>
    <w:p w:rsidR="00D45D03" w:rsidRPr="00D45D03" w:rsidRDefault="00D45D03" w:rsidP="00D45D03">
      <w:pPr>
        <w:jc w:val="both"/>
        <w:rPr>
          <w:b/>
          <w:sz w:val="20"/>
          <w:szCs w:val="20"/>
        </w:rPr>
      </w:pPr>
      <w:r w:rsidRPr="00D45D03">
        <w:rPr>
          <w:b/>
          <w:sz w:val="20"/>
          <w:szCs w:val="20"/>
        </w:rPr>
        <w:t>(5 Puan)</w:t>
      </w:r>
    </w:p>
    <w:p w:rsidR="00D45D03" w:rsidRDefault="00D45D03" w:rsidP="00D45D03"/>
    <w:p w:rsidR="00D45D03" w:rsidRPr="00837A1C" w:rsidRDefault="00D45D03" w:rsidP="00D45D03">
      <w:pPr>
        <w:rPr>
          <w:rFonts w:ascii="Arial" w:hAnsi="Arial" w:cs="Arial"/>
          <w:sz w:val="22"/>
          <w:szCs w:val="22"/>
        </w:rPr>
      </w:pPr>
    </w:p>
    <w:p w:rsidR="00D45D03" w:rsidRDefault="00D45D03" w:rsidP="00D45D03">
      <w:pPr>
        <w:rPr>
          <w:i/>
          <w:lang w:val="en-US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D45D03">
        <w:rPr>
          <w:b/>
        </w:rPr>
        <w:t>A)</w:t>
      </w:r>
      <w:r w:rsidRPr="00D45D03">
        <w:rPr>
          <w:position w:val="-8"/>
          <w:lang w:val="en-US"/>
        </w:rPr>
        <w:object w:dxaOrig="480" w:dyaOrig="360">
          <v:shape id="_x0000_i1031" type="#_x0000_t75" style="width:24pt;height:18pt" o:ole="">
            <v:imagedata r:id="rId21" o:title=""/>
          </v:shape>
          <o:OLEObject Type="Embed" ProgID="Equation.3" ShapeID="_x0000_i1031" DrawAspect="Content" ObjectID="_1418746474" r:id="rId22"/>
        </w:object>
      </w:r>
      <w:r w:rsidRPr="00D45D03">
        <w:t xml:space="preserve">       </w:t>
      </w:r>
      <w:r w:rsidRPr="00D45D03">
        <w:rPr>
          <w:b/>
        </w:rPr>
        <w:t>B)</w:t>
      </w:r>
      <w:r w:rsidRPr="00D45D03">
        <w:rPr>
          <w:i/>
        </w:rPr>
        <w:t xml:space="preserve"> </w:t>
      </w:r>
      <w:r w:rsidRPr="00D45D03">
        <w:rPr>
          <w:i/>
          <w:position w:val="-8"/>
          <w:lang w:val="en-US"/>
        </w:rPr>
        <w:object w:dxaOrig="480" w:dyaOrig="360">
          <v:shape id="_x0000_i1032" type="#_x0000_t75" style="width:24pt;height:18pt" o:ole="">
            <v:imagedata r:id="rId23" o:title=""/>
          </v:shape>
          <o:OLEObject Type="Embed" ProgID="Equation.3" ShapeID="_x0000_i1032" DrawAspect="Content" ObjectID="_1418746475" r:id="rId24"/>
        </w:object>
      </w:r>
      <w:r w:rsidRPr="00D45D03">
        <w:rPr>
          <w:i/>
        </w:rPr>
        <w:t xml:space="preserve">     </w:t>
      </w:r>
      <w:r w:rsidRPr="00D45D03">
        <w:rPr>
          <w:b/>
        </w:rPr>
        <w:t>C)</w:t>
      </w:r>
      <w:r w:rsidRPr="00D45D03">
        <w:rPr>
          <w:i/>
        </w:rPr>
        <w:t xml:space="preserve"> </w:t>
      </w:r>
      <w:r w:rsidRPr="00D45D03">
        <w:rPr>
          <w:i/>
          <w:position w:val="-6"/>
          <w:lang w:val="en-US"/>
        </w:rPr>
        <w:object w:dxaOrig="480" w:dyaOrig="340">
          <v:shape id="_x0000_i1033" type="#_x0000_t75" style="width:24pt;height:17.25pt" o:ole="">
            <v:imagedata r:id="rId25" o:title=""/>
          </v:shape>
          <o:OLEObject Type="Embed" ProgID="Equation.3" ShapeID="_x0000_i1033" DrawAspect="Content" ObjectID="_1418746476" r:id="rId26"/>
        </w:object>
      </w:r>
      <w:r w:rsidRPr="00D45D03">
        <w:rPr>
          <w:i/>
        </w:rPr>
        <w:t xml:space="preserve">     </w:t>
      </w:r>
      <w:r w:rsidRPr="00D45D03">
        <w:rPr>
          <w:b/>
        </w:rPr>
        <w:t>D)</w:t>
      </w:r>
      <w:r w:rsidRPr="00D45D03">
        <w:rPr>
          <w:i/>
        </w:rPr>
        <w:t xml:space="preserve"> 2</w:t>
      </w:r>
      <w:r w:rsidRPr="00D45D03">
        <w:rPr>
          <w:i/>
          <w:position w:val="-8"/>
          <w:lang w:val="en-US"/>
        </w:rPr>
        <w:object w:dxaOrig="360" w:dyaOrig="360">
          <v:shape id="_x0000_i1034" type="#_x0000_t75" style="width:18pt;height:18pt" o:ole="">
            <v:imagedata r:id="rId27" o:title=""/>
          </v:shape>
          <o:OLEObject Type="Embed" ProgID="Equation.3" ShapeID="_x0000_i1034" DrawAspect="Content" ObjectID="_1418746477" r:id="rId28"/>
        </w:object>
      </w:r>
    </w:p>
    <w:p w:rsidR="00D45D03" w:rsidRDefault="00D45D03" w:rsidP="00D45D03">
      <w:pPr>
        <w:rPr>
          <w:i/>
          <w:lang w:val="en-US"/>
        </w:rPr>
      </w:pPr>
    </w:p>
    <w:p w:rsidR="00D45D03" w:rsidRDefault="00D45D03" w:rsidP="00D45D03">
      <w:pPr>
        <w:rPr>
          <w:b/>
          <w:lang w:val="en-US"/>
        </w:rPr>
      </w:pPr>
    </w:p>
    <w:p w:rsidR="00D45D03" w:rsidRDefault="00D45D03" w:rsidP="00D45D03">
      <w:pPr>
        <w:rPr>
          <w:b/>
          <w:lang w:val="en-US"/>
        </w:rPr>
      </w:pPr>
    </w:p>
    <w:p w:rsidR="00D45D03" w:rsidRDefault="00D45D03" w:rsidP="00D45D03">
      <w:pPr>
        <w:rPr>
          <w:b/>
          <w:lang w:val="en-US"/>
        </w:rPr>
      </w:pPr>
    </w:p>
    <w:p w:rsidR="00555CF4" w:rsidRDefault="00555CF4" w:rsidP="00D45D03">
      <w:pPr>
        <w:rPr>
          <w:b/>
          <w:lang w:val="en-US"/>
        </w:rPr>
      </w:pPr>
    </w:p>
    <w:p w:rsidR="00017788" w:rsidRDefault="00017788" w:rsidP="00D45D03">
      <w:pPr>
        <w:rPr>
          <w:b/>
          <w:lang w:val="en-US"/>
        </w:rPr>
      </w:pPr>
    </w:p>
    <w:p w:rsidR="00555CF4" w:rsidRDefault="00555CF4" w:rsidP="00D45D03">
      <w:pPr>
        <w:rPr>
          <w:b/>
          <w:lang w:val="en-US"/>
        </w:rPr>
      </w:pPr>
    </w:p>
    <w:p w:rsidR="00D45D03" w:rsidRDefault="00D45D03" w:rsidP="00D45D03">
      <w:pPr>
        <w:rPr>
          <w:b/>
          <w:lang w:val="en-US"/>
        </w:rPr>
      </w:pPr>
    </w:p>
    <w:p w:rsidR="00D45D03" w:rsidRDefault="00724515" w:rsidP="00D45D03">
      <w:pPr>
        <w:rPr>
          <w:b/>
          <w:bCs/>
          <w:iCs/>
          <w:color w:val="000000"/>
          <w:sz w:val="20"/>
          <w:szCs w:val="20"/>
        </w:rPr>
      </w:pPr>
      <w:r>
        <w:rPr>
          <w:b/>
          <w:lang w:val="en-US"/>
        </w:rPr>
        <w:t>12</w:t>
      </w:r>
      <w:r w:rsidR="00D45D03">
        <w:rPr>
          <w:b/>
          <w:lang w:val="en-US"/>
        </w:rPr>
        <w:t xml:space="preserve">) </w:t>
      </w:r>
      <w:r w:rsidR="000C6970">
        <w:rPr>
          <w:b/>
          <w:lang w:val="en-US"/>
        </w:rPr>
        <w:t xml:space="preserve"> </w:t>
      </w:r>
      <w:r w:rsidR="000C6970" w:rsidRPr="000C6970">
        <w:rPr>
          <w:b/>
          <w:bCs/>
          <w:iCs/>
          <w:color w:val="000000"/>
          <w:position w:val="-22"/>
          <w:sz w:val="28"/>
          <w:szCs w:val="28"/>
        </w:rPr>
        <w:object w:dxaOrig="880" w:dyaOrig="580">
          <v:shape id="_x0000_i1035" type="#_x0000_t75" style="width:69.75pt;height:38.25pt" o:ole="">
            <v:imagedata r:id="rId29" o:title=""/>
          </v:shape>
          <o:OLEObject Type="Embed" ProgID="Equation.3" ShapeID="_x0000_i1035" DrawAspect="Content" ObjectID="_1418746478" r:id="rId30"/>
        </w:object>
      </w:r>
      <w:r w:rsidR="000C6970" w:rsidRPr="000C6970">
        <w:rPr>
          <w:b/>
        </w:rPr>
        <w:t xml:space="preserve">    </w:t>
      </w:r>
      <w:proofErr w:type="gramStart"/>
      <w:r w:rsidR="000C6970" w:rsidRPr="000C6970">
        <w:rPr>
          <w:b/>
          <w:bCs/>
          <w:iCs/>
          <w:color w:val="000000"/>
        </w:rPr>
        <w:t>ifadesinin</w:t>
      </w:r>
      <w:proofErr w:type="gramEnd"/>
      <w:r w:rsidR="000C6970" w:rsidRPr="000C6970">
        <w:rPr>
          <w:b/>
          <w:bCs/>
          <w:iCs/>
          <w:color w:val="000000"/>
        </w:rPr>
        <w:t xml:space="preserve"> değerini üslü ifadeler yardımıyla bulunuz. </w:t>
      </w:r>
      <w:r w:rsidR="000C6970" w:rsidRPr="000C6970">
        <w:rPr>
          <w:b/>
          <w:bCs/>
          <w:iCs/>
          <w:color w:val="000000"/>
          <w:sz w:val="20"/>
          <w:szCs w:val="20"/>
        </w:rPr>
        <w:t>(10 Puan)</w:t>
      </w: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  <w:bookmarkStart w:id="0" w:name="_GoBack"/>
      <w:bookmarkEnd w:id="0"/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017788" w:rsidRDefault="00017788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Default="00555CF4" w:rsidP="00D45D03">
      <w:pPr>
        <w:rPr>
          <w:b/>
          <w:bCs/>
          <w:iCs/>
          <w:color w:val="000000"/>
          <w:sz w:val="20"/>
          <w:szCs w:val="20"/>
        </w:rPr>
      </w:pPr>
    </w:p>
    <w:p w:rsidR="00555CF4" w:rsidRPr="00555CF4" w:rsidRDefault="00555CF4" w:rsidP="00555CF4">
      <w:pPr>
        <w:jc w:val="both"/>
        <w:rPr>
          <w:b/>
          <w:bCs/>
          <w:iCs/>
          <w:color w:val="000000"/>
          <w:szCs w:val="20"/>
        </w:rPr>
      </w:pPr>
    </w:p>
    <w:p w:rsidR="00555CF4" w:rsidRDefault="00724515" w:rsidP="00555CF4">
      <w:pPr>
        <w:rPr>
          <w:rFonts w:eastAsiaTheme="minorEastAsia"/>
          <w:b/>
          <w:szCs w:val="20"/>
        </w:rPr>
      </w:pPr>
      <w:r>
        <w:rPr>
          <w:b/>
          <w:bCs/>
          <w:iCs/>
          <w:color w:val="000000"/>
          <w:szCs w:val="20"/>
        </w:rPr>
        <w:t>13</w:t>
      </w:r>
      <w:r w:rsidR="00555CF4" w:rsidRPr="00555CF4">
        <w:rPr>
          <w:b/>
          <w:bCs/>
          <w:iCs/>
          <w:color w:val="000000"/>
          <w:szCs w:val="20"/>
        </w:rPr>
        <w:t xml:space="preserve">) </w:t>
      </w:r>
      <w:r w:rsidR="00555CF4" w:rsidRPr="00555CF4">
        <w:rPr>
          <w:rFonts w:eastAsiaTheme="minorEastAsia"/>
          <w:b/>
          <w:szCs w:val="20"/>
        </w:rPr>
        <w:t xml:space="preserve">Bir kümesteki tavukların ve tavşanların sayısı </w:t>
      </w:r>
    </w:p>
    <w:p w:rsidR="00555CF4" w:rsidRDefault="00555CF4" w:rsidP="00555CF4">
      <w:pPr>
        <w:rPr>
          <w:rFonts w:eastAsiaTheme="minorEastAsia"/>
          <w:b/>
          <w:szCs w:val="20"/>
        </w:rPr>
      </w:pPr>
      <w:r>
        <w:rPr>
          <w:rFonts w:eastAsiaTheme="minorEastAsia"/>
          <w:b/>
          <w:szCs w:val="20"/>
        </w:rPr>
        <w:t xml:space="preserve">      </w:t>
      </w:r>
      <w:r w:rsidRPr="00555CF4">
        <w:rPr>
          <w:rFonts w:eastAsiaTheme="minorEastAsia"/>
          <w:b/>
          <w:szCs w:val="20"/>
        </w:rPr>
        <w:t xml:space="preserve">21 </w:t>
      </w:r>
      <w:proofErr w:type="spellStart"/>
      <w:r w:rsidRPr="00555CF4">
        <w:rPr>
          <w:rFonts w:eastAsiaTheme="minorEastAsia"/>
          <w:b/>
          <w:szCs w:val="20"/>
        </w:rPr>
        <w:t>dir</w:t>
      </w:r>
      <w:proofErr w:type="spellEnd"/>
      <w:r w:rsidRPr="00555CF4">
        <w:rPr>
          <w:rFonts w:eastAsiaTheme="minorEastAsia"/>
          <w:b/>
          <w:szCs w:val="20"/>
        </w:rPr>
        <w:t xml:space="preserve">. </w:t>
      </w:r>
      <w:proofErr w:type="gramStart"/>
      <w:r w:rsidRPr="00555CF4">
        <w:rPr>
          <w:rFonts w:eastAsiaTheme="minorEastAsia"/>
          <w:b/>
          <w:szCs w:val="20"/>
        </w:rPr>
        <w:t>Kümesteki  tavuk</w:t>
      </w:r>
      <w:proofErr w:type="gramEnd"/>
      <w:r w:rsidRPr="00555CF4">
        <w:rPr>
          <w:rFonts w:eastAsiaTheme="minorEastAsia"/>
          <w:b/>
          <w:szCs w:val="20"/>
        </w:rPr>
        <w:t xml:space="preserve">  ve  tavşanların  </w:t>
      </w:r>
    </w:p>
    <w:p w:rsidR="00555CF4" w:rsidRDefault="00555CF4" w:rsidP="00555CF4">
      <w:pPr>
        <w:rPr>
          <w:rFonts w:eastAsiaTheme="minorEastAsia"/>
          <w:b/>
          <w:szCs w:val="20"/>
        </w:rPr>
      </w:pPr>
      <w:r>
        <w:rPr>
          <w:rFonts w:eastAsiaTheme="minorEastAsia"/>
          <w:b/>
          <w:szCs w:val="20"/>
        </w:rPr>
        <w:t xml:space="preserve">      </w:t>
      </w:r>
      <w:proofErr w:type="gramStart"/>
      <w:r w:rsidRPr="00555CF4">
        <w:rPr>
          <w:rFonts w:eastAsiaTheme="minorEastAsia"/>
          <w:b/>
          <w:szCs w:val="20"/>
        </w:rPr>
        <w:t>toplam</w:t>
      </w:r>
      <w:proofErr w:type="gramEnd"/>
      <w:r w:rsidRPr="00555CF4">
        <w:rPr>
          <w:rFonts w:eastAsiaTheme="minorEastAsia"/>
          <w:b/>
          <w:szCs w:val="20"/>
        </w:rPr>
        <w:t xml:space="preserve"> ayak sayısı 56 olduğuna göre, kümesteki </w:t>
      </w:r>
    </w:p>
    <w:p w:rsidR="00555CF4" w:rsidRPr="00555CF4" w:rsidRDefault="00555CF4" w:rsidP="00555CF4">
      <w:pPr>
        <w:rPr>
          <w:b/>
          <w:sz w:val="32"/>
        </w:rPr>
      </w:pPr>
      <w:r>
        <w:rPr>
          <w:rFonts w:eastAsiaTheme="minorEastAsia"/>
          <w:b/>
          <w:szCs w:val="20"/>
        </w:rPr>
        <w:t xml:space="preserve">      </w:t>
      </w:r>
      <w:proofErr w:type="gramStart"/>
      <w:r w:rsidRPr="00555CF4">
        <w:rPr>
          <w:rFonts w:eastAsiaTheme="minorEastAsia"/>
          <w:b/>
          <w:szCs w:val="20"/>
        </w:rPr>
        <w:t>tavşan</w:t>
      </w:r>
      <w:proofErr w:type="gramEnd"/>
      <w:r w:rsidRPr="00555CF4">
        <w:rPr>
          <w:rFonts w:eastAsiaTheme="minorEastAsia"/>
          <w:b/>
          <w:szCs w:val="20"/>
        </w:rPr>
        <w:t xml:space="preserve"> sayısı kaçtır?</w:t>
      </w:r>
      <w:r>
        <w:rPr>
          <w:rFonts w:eastAsiaTheme="minorEastAsia"/>
          <w:b/>
          <w:szCs w:val="20"/>
        </w:rPr>
        <w:t xml:space="preserve"> </w:t>
      </w:r>
      <w:r w:rsidRPr="00555CF4">
        <w:rPr>
          <w:rFonts w:eastAsiaTheme="minorEastAsia"/>
          <w:b/>
          <w:sz w:val="20"/>
          <w:szCs w:val="20"/>
        </w:rPr>
        <w:t>(10 Puan)</w:t>
      </w:r>
    </w:p>
    <w:p w:rsidR="00D45D03" w:rsidRPr="00496F9D" w:rsidRDefault="00D45D03" w:rsidP="00D45D03">
      <w:pPr>
        <w:pStyle w:val="ListeParagraf"/>
        <w:ind w:left="0"/>
        <w:rPr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sz w:val="22"/>
          <w:szCs w:val="22"/>
        </w:rPr>
      </w:pPr>
    </w:p>
    <w:p w:rsidR="00D45D03" w:rsidRPr="00496F9D" w:rsidRDefault="00D45D03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017788" w:rsidRDefault="00AA4FD6" w:rsidP="00017788">
      <w:pPr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Pr="00496F9D" w:rsidRDefault="00AA4FD6" w:rsidP="004F43B6">
      <w:pPr>
        <w:pStyle w:val="ListeParagraf"/>
        <w:ind w:left="567"/>
        <w:rPr>
          <w:sz w:val="22"/>
          <w:szCs w:val="22"/>
        </w:rPr>
      </w:pPr>
    </w:p>
    <w:p w:rsidR="00AA4FD6" w:rsidRDefault="00AA4FD6" w:rsidP="004F43B6">
      <w:pPr>
        <w:pStyle w:val="ListeParagraf"/>
        <w:ind w:left="567"/>
        <w:rPr>
          <w:sz w:val="22"/>
          <w:szCs w:val="22"/>
        </w:rPr>
      </w:pPr>
    </w:p>
    <w:p w:rsidR="00256794" w:rsidRPr="00496F9D" w:rsidRDefault="00256794" w:rsidP="004F43B6">
      <w:pPr>
        <w:pStyle w:val="ListeParagraf"/>
        <w:ind w:left="567"/>
        <w:rPr>
          <w:sz w:val="22"/>
          <w:szCs w:val="22"/>
        </w:rPr>
      </w:pPr>
    </w:p>
    <w:p w:rsidR="00D54819" w:rsidRPr="00496F9D" w:rsidRDefault="00D54819" w:rsidP="00D54819">
      <w:pPr>
        <w:pStyle w:val="ListeParagraf"/>
        <w:ind w:left="0"/>
        <w:rPr>
          <w:b/>
        </w:rPr>
      </w:pPr>
    </w:p>
    <w:p w:rsidR="00A8697E" w:rsidRPr="00496F9D" w:rsidRDefault="00A8697E" w:rsidP="00D54819">
      <w:pPr>
        <w:pStyle w:val="ListeParagraf"/>
        <w:ind w:left="0"/>
        <w:rPr>
          <w:sz w:val="22"/>
          <w:szCs w:val="22"/>
        </w:rPr>
      </w:pPr>
    </w:p>
    <w:p w:rsidR="00A8697E" w:rsidRPr="00496F9D" w:rsidRDefault="00A8697E" w:rsidP="00A8697E">
      <w:pPr>
        <w:rPr>
          <w:sz w:val="22"/>
          <w:szCs w:val="22"/>
        </w:rPr>
      </w:pPr>
    </w:p>
    <w:p w:rsidR="00E96F30" w:rsidRDefault="00E96F30" w:rsidP="00E96F30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E96F30" w:rsidRPr="00DB4577" w:rsidRDefault="00E96F30" w:rsidP="00E96F30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577">
        <w:rPr>
          <w:rFonts w:ascii="Chiller" w:hAnsi="Chiller"/>
          <w:sz w:val="36"/>
          <w:szCs w:val="36"/>
        </w:rPr>
        <w:t xml:space="preserve"> </w:t>
      </w:r>
      <w:r w:rsidRPr="00DB4577">
        <w:rPr>
          <w:rFonts w:ascii="Chiller" w:hAnsi="Chiller"/>
          <w:b/>
          <w:sz w:val="36"/>
          <w:szCs w:val="36"/>
        </w:rPr>
        <w:t xml:space="preserve">: 40 </w:t>
      </w:r>
      <w:proofErr w:type="gramStart"/>
      <w:r w:rsidRPr="00DB4577">
        <w:rPr>
          <w:rFonts w:ascii="Chiller" w:hAnsi="Chiller"/>
          <w:b/>
          <w:sz w:val="36"/>
          <w:szCs w:val="36"/>
        </w:rPr>
        <w:t xml:space="preserve">dakika      </w:t>
      </w:r>
      <w:r>
        <w:rPr>
          <w:rFonts w:ascii="Chiller" w:hAnsi="Chiller"/>
          <w:b/>
          <w:sz w:val="36"/>
          <w:szCs w:val="36"/>
        </w:rPr>
        <w:t xml:space="preserve">  </w:t>
      </w:r>
      <w:r w:rsidRPr="00DB4577">
        <w:rPr>
          <w:rFonts w:ascii="Chiller" w:hAnsi="Chiller"/>
          <w:b/>
          <w:sz w:val="36"/>
          <w:szCs w:val="36"/>
        </w:rPr>
        <w:t xml:space="preserve"> Mustafa</w:t>
      </w:r>
      <w:proofErr w:type="gramEnd"/>
      <w:r w:rsidRPr="00DB4577">
        <w:rPr>
          <w:rFonts w:ascii="Chiller" w:hAnsi="Chiller"/>
          <w:b/>
          <w:sz w:val="36"/>
          <w:szCs w:val="36"/>
        </w:rPr>
        <w:t xml:space="preserve"> Murat NANGIR</w:t>
      </w:r>
    </w:p>
    <w:p w:rsidR="00E96F30" w:rsidRPr="00DB4577" w:rsidRDefault="00E96F30" w:rsidP="00E96F30">
      <w:pPr>
        <w:rPr>
          <w:rFonts w:ascii="Chiller" w:hAnsi="Chiller"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</w:p>
    <w:p w:rsidR="00F933EE" w:rsidRPr="00496F9D" w:rsidRDefault="00F933EE" w:rsidP="00A37143">
      <w:pPr>
        <w:pStyle w:val="ListeParagraf"/>
        <w:rPr>
          <w:b/>
        </w:rPr>
      </w:pPr>
    </w:p>
    <w:sectPr w:rsidR="00F933EE" w:rsidRPr="00496F9D" w:rsidSect="004F43B6">
      <w:headerReference w:type="even" r:id="rId32"/>
      <w:headerReference w:type="default" r:id="rId33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C3C" w:rsidRDefault="00274C3C">
      <w:r>
        <w:separator/>
      </w:r>
    </w:p>
  </w:endnote>
  <w:endnote w:type="continuationSeparator" w:id="0">
    <w:p w:rsidR="00274C3C" w:rsidRDefault="00274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C3C" w:rsidRDefault="00274C3C">
      <w:r>
        <w:separator/>
      </w:r>
    </w:p>
  </w:footnote>
  <w:footnote w:type="continuationSeparator" w:id="0">
    <w:p w:rsidR="00274C3C" w:rsidRDefault="00274C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A331C1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861D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861D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3861D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8" w:rsidRPr="009C53A0" w:rsidRDefault="00D1604A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</w:t>
    </w:r>
    <w:r w:rsidR="00134E18">
      <w:rPr>
        <w:rStyle w:val="SayfaNumaras"/>
        <w:rFonts w:ascii="Comic Sans MS" w:hAnsi="Comic Sans MS"/>
        <w:b/>
        <w:sz w:val="22"/>
        <w:szCs w:val="22"/>
      </w:rPr>
      <w:t xml:space="preserve">     </w:t>
    </w:r>
    <w:r w:rsidR="00FE625F">
      <w:rPr>
        <w:rStyle w:val="SayfaNumaras"/>
        <w:rFonts w:ascii="Comic Sans MS" w:hAnsi="Comic Sans MS"/>
        <w:b/>
        <w:sz w:val="22"/>
        <w:szCs w:val="22"/>
      </w:rPr>
      <w:t xml:space="preserve">   </w:t>
    </w:r>
    <w:r w:rsidR="00134E18" w:rsidRPr="009C53A0">
      <w:rPr>
        <w:rStyle w:val="SayfaNumaras"/>
        <w:b/>
      </w:rPr>
      <w:t xml:space="preserve">KAVAKLAR – </w:t>
    </w:r>
    <w:r w:rsidR="002C53A6">
      <w:rPr>
        <w:rStyle w:val="SayfaNumaras"/>
        <w:b/>
      </w:rPr>
      <w:t>BEYELLİ MEHMET ALTAŞ ORTAOKULU 8</w:t>
    </w:r>
    <w:r w:rsidR="00134E18" w:rsidRPr="009C53A0">
      <w:rPr>
        <w:rStyle w:val="SayfaNumaras"/>
        <w:b/>
      </w:rPr>
      <w:t xml:space="preserve">. SINIF                                        </w:t>
    </w:r>
  </w:p>
  <w:p w:rsidR="00AC35DE" w:rsidRPr="009C53A0" w:rsidRDefault="00134E18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 w:rsidRPr="009C53A0">
      <w:rPr>
        <w:rStyle w:val="SayfaNumaras"/>
        <w:b/>
      </w:rPr>
      <w:t xml:space="preserve">                                      </w:t>
    </w:r>
    <w:r w:rsidR="00FE625F" w:rsidRPr="009C53A0">
      <w:rPr>
        <w:rStyle w:val="SayfaNumaras"/>
        <w:b/>
      </w:rPr>
      <w:t xml:space="preserve">   </w:t>
    </w:r>
    <w:r w:rsidRPr="009C53A0">
      <w:rPr>
        <w:rStyle w:val="SayfaNumaras"/>
        <w:b/>
      </w:rPr>
      <w:t xml:space="preserve">  </w:t>
    </w:r>
    <w:r w:rsidR="009C53A0">
      <w:rPr>
        <w:rStyle w:val="SayfaNumaras"/>
        <w:b/>
      </w:rPr>
      <w:t xml:space="preserve">                                  </w:t>
    </w:r>
    <w:r w:rsidRPr="009C53A0">
      <w:rPr>
        <w:rStyle w:val="SayfaNumaras"/>
        <w:b/>
      </w:rPr>
      <w:t xml:space="preserve">MATEMATİK </w:t>
    </w:r>
    <w:proofErr w:type="gramStart"/>
    <w:r w:rsidRPr="009C53A0">
      <w:rPr>
        <w:rStyle w:val="SayfaNumaras"/>
        <w:b/>
      </w:rPr>
      <w:t>DERSİ</w:t>
    </w:r>
    <w:r w:rsidR="003861D1" w:rsidRPr="009C53A0">
      <w:rPr>
        <w:rStyle w:val="SayfaNumaras"/>
        <w:b/>
      </w:rPr>
      <w:t xml:space="preserve">    1</w:t>
    </w:r>
    <w:proofErr w:type="gramEnd"/>
    <w:r w:rsidR="003861D1" w:rsidRPr="009C53A0">
      <w:rPr>
        <w:rStyle w:val="SayfaNumaras"/>
        <w:b/>
      </w:rPr>
      <w:t xml:space="preserve">.DÖNEM </w:t>
    </w:r>
    <w:r w:rsidR="0091623E" w:rsidRPr="009C53A0">
      <w:rPr>
        <w:rStyle w:val="SayfaNumaras"/>
        <w:b/>
      </w:rPr>
      <w:t xml:space="preserve">  </w:t>
    </w:r>
    <w:r w:rsidR="00AA4FD6">
      <w:rPr>
        <w:rStyle w:val="SayfaNumaras"/>
        <w:b/>
      </w:rPr>
      <w:t>3</w:t>
    </w:r>
    <w:r w:rsidR="003861D1" w:rsidRPr="009C53A0">
      <w:rPr>
        <w:rStyle w:val="SayfaNumaras"/>
        <w:b/>
      </w:rPr>
      <w:t xml:space="preserve">.YAZILISI     </w:t>
    </w:r>
  </w:p>
  <w:p w:rsidR="003861D1" w:rsidRDefault="003861D1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</w:t>
    </w:r>
    <w:r w:rsidR="00AC35DE"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</w:t>
    </w:r>
  </w:p>
  <w:p w:rsidR="00AC35DE" w:rsidRPr="00475787" w:rsidRDefault="00AC35DE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3861D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2F1C"/>
    <w:multiLevelType w:val="hybridMultilevel"/>
    <w:tmpl w:val="B130EB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E4F45"/>
    <w:multiLevelType w:val="hybridMultilevel"/>
    <w:tmpl w:val="9E3041D6"/>
    <w:lvl w:ilvl="0" w:tplc="F8765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D178C"/>
    <w:multiLevelType w:val="hybridMultilevel"/>
    <w:tmpl w:val="DC8C7018"/>
    <w:lvl w:ilvl="0" w:tplc="44A27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13FB"/>
    <w:multiLevelType w:val="hybridMultilevel"/>
    <w:tmpl w:val="AB96089A"/>
    <w:lvl w:ilvl="0" w:tplc="21CE3466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0F927DF9"/>
    <w:multiLevelType w:val="hybridMultilevel"/>
    <w:tmpl w:val="5D3AD8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167DE"/>
    <w:multiLevelType w:val="hybridMultilevel"/>
    <w:tmpl w:val="C950A4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A3336"/>
    <w:multiLevelType w:val="hybridMultilevel"/>
    <w:tmpl w:val="37CE5D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B31B1"/>
    <w:multiLevelType w:val="hybridMultilevel"/>
    <w:tmpl w:val="5440A6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7027D"/>
    <w:multiLevelType w:val="hybridMultilevel"/>
    <w:tmpl w:val="7E40C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B53E0"/>
    <w:multiLevelType w:val="hybridMultilevel"/>
    <w:tmpl w:val="D8B88FBA"/>
    <w:lvl w:ilvl="0" w:tplc="3B6865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629F2"/>
    <w:multiLevelType w:val="hybridMultilevel"/>
    <w:tmpl w:val="BF6C3E1E"/>
    <w:lvl w:ilvl="0" w:tplc="C2049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836FBD"/>
    <w:multiLevelType w:val="hybridMultilevel"/>
    <w:tmpl w:val="10285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2237F1"/>
    <w:multiLevelType w:val="hybridMultilevel"/>
    <w:tmpl w:val="AAAE583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D71495"/>
    <w:multiLevelType w:val="hybridMultilevel"/>
    <w:tmpl w:val="17C68E98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24267C"/>
    <w:multiLevelType w:val="hybridMultilevel"/>
    <w:tmpl w:val="44BA08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99E4D46"/>
    <w:multiLevelType w:val="hybridMultilevel"/>
    <w:tmpl w:val="C792C046"/>
    <w:lvl w:ilvl="0" w:tplc="ECA03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A71518"/>
    <w:multiLevelType w:val="hybridMultilevel"/>
    <w:tmpl w:val="1556C744"/>
    <w:lvl w:ilvl="0" w:tplc="10784994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D9C6289"/>
    <w:multiLevelType w:val="hybridMultilevel"/>
    <w:tmpl w:val="FEBACF24"/>
    <w:lvl w:ilvl="0" w:tplc="ABF8C0D4">
      <w:start w:val="180"/>
      <w:numFmt w:val="decimal"/>
      <w:lvlText w:val="%1"/>
      <w:lvlJc w:val="left"/>
      <w:pPr>
        <w:ind w:left="765" w:hanging="40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2B159F"/>
    <w:multiLevelType w:val="hybridMultilevel"/>
    <w:tmpl w:val="373A1D9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607B85"/>
    <w:multiLevelType w:val="hybridMultilevel"/>
    <w:tmpl w:val="7A0A5056"/>
    <w:lvl w:ilvl="0" w:tplc="4A5E46D6">
      <w:start w:val="5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381008AA"/>
    <w:multiLevelType w:val="hybridMultilevel"/>
    <w:tmpl w:val="2B360A64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2564B8"/>
    <w:multiLevelType w:val="hybridMultilevel"/>
    <w:tmpl w:val="168A1C8E"/>
    <w:lvl w:ilvl="0" w:tplc="8F14758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2131E99"/>
    <w:multiLevelType w:val="hybridMultilevel"/>
    <w:tmpl w:val="9DB6BFCC"/>
    <w:lvl w:ilvl="0" w:tplc="15F82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24269C"/>
    <w:multiLevelType w:val="hybridMultilevel"/>
    <w:tmpl w:val="27F06630"/>
    <w:lvl w:ilvl="0" w:tplc="043CF3A8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7C5B8E"/>
    <w:multiLevelType w:val="hybridMultilevel"/>
    <w:tmpl w:val="C5AAAF66"/>
    <w:lvl w:ilvl="0" w:tplc="6DDCF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B027B0"/>
    <w:multiLevelType w:val="hybridMultilevel"/>
    <w:tmpl w:val="073E2EF6"/>
    <w:lvl w:ilvl="0" w:tplc="F5765D3A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4889063C"/>
    <w:multiLevelType w:val="hybridMultilevel"/>
    <w:tmpl w:val="768698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F36059"/>
    <w:multiLevelType w:val="hybridMultilevel"/>
    <w:tmpl w:val="A872AF8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F768B0"/>
    <w:multiLevelType w:val="hybridMultilevel"/>
    <w:tmpl w:val="10E8EEA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7527C3"/>
    <w:multiLevelType w:val="hybridMultilevel"/>
    <w:tmpl w:val="97D67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FE27B5"/>
    <w:multiLevelType w:val="hybridMultilevel"/>
    <w:tmpl w:val="F1EA4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4601ED"/>
    <w:multiLevelType w:val="hybridMultilevel"/>
    <w:tmpl w:val="611E5538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8D736A"/>
    <w:multiLevelType w:val="hybridMultilevel"/>
    <w:tmpl w:val="46C699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E9588D"/>
    <w:multiLevelType w:val="hybridMultilevel"/>
    <w:tmpl w:val="DE761254"/>
    <w:lvl w:ilvl="0" w:tplc="76D2D4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7412F4"/>
    <w:multiLevelType w:val="hybridMultilevel"/>
    <w:tmpl w:val="8C1C95F0"/>
    <w:lvl w:ilvl="0" w:tplc="B8C84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BB27CA"/>
    <w:multiLevelType w:val="hybridMultilevel"/>
    <w:tmpl w:val="EC58ADCC"/>
    <w:lvl w:ilvl="0" w:tplc="B09281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9B6089"/>
    <w:multiLevelType w:val="hybridMultilevel"/>
    <w:tmpl w:val="5BB804AE"/>
    <w:lvl w:ilvl="0" w:tplc="033462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F280DF6"/>
    <w:multiLevelType w:val="hybridMultilevel"/>
    <w:tmpl w:val="906873D0"/>
    <w:lvl w:ilvl="0" w:tplc="69B0FA28">
      <w:start w:val="8"/>
      <w:numFmt w:val="decimal"/>
      <w:lvlText w:val="%1."/>
      <w:lvlJc w:val="left"/>
      <w:pPr>
        <w:ind w:left="1065" w:hanging="360"/>
      </w:pPr>
      <w:rPr>
        <w:rFonts w:ascii="Comic Sans MS" w:hAnsi="Comic Sans MS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C23C0A"/>
    <w:multiLevelType w:val="hybridMultilevel"/>
    <w:tmpl w:val="B52CF220"/>
    <w:lvl w:ilvl="0" w:tplc="BD284A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20"/>
  </w:num>
  <w:num w:numId="3">
    <w:abstractNumId w:val="31"/>
  </w:num>
  <w:num w:numId="4">
    <w:abstractNumId w:val="39"/>
  </w:num>
  <w:num w:numId="5">
    <w:abstractNumId w:val="32"/>
  </w:num>
  <w:num w:numId="6">
    <w:abstractNumId w:val="11"/>
  </w:num>
  <w:num w:numId="7">
    <w:abstractNumId w:val="17"/>
  </w:num>
  <w:num w:numId="8">
    <w:abstractNumId w:val="18"/>
  </w:num>
  <w:num w:numId="9">
    <w:abstractNumId w:val="15"/>
  </w:num>
  <w:num w:numId="10">
    <w:abstractNumId w:val="34"/>
  </w:num>
  <w:num w:numId="11">
    <w:abstractNumId w:val="9"/>
  </w:num>
  <w:num w:numId="12">
    <w:abstractNumId w:val="1"/>
  </w:num>
  <w:num w:numId="13">
    <w:abstractNumId w:val="12"/>
  </w:num>
  <w:num w:numId="14">
    <w:abstractNumId w:val="42"/>
  </w:num>
  <w:num w:numId="15">
    <w:abstractNumId w:val="43"/>
  </w:num>
  <w:num w:numId="16">
    <w:abstractNumId w:val="10"/>
  </w:num>
  <w:num w:numId="17">
    <w:abstractNumId w:val="24"/>
  </w:num>
  <w:num w:numId="18">
    <w:abstractNumId w:val="38"/>
  </w:num>
  <w:num w:numId="19">
    <w:abstractNumId w:val="3"/>
  </w:num>
  <w:num w:numId="20">
    <w:abstractNumId w:val="37"/>
  </w:num>
  <w:num w:numId="21">
    <w:abstractNumId w:val="26"/>
  </w:num>
  <w:num w:numId="22">
    <w:abstractNumId w:val="16"/>
  </w:num>
  <w:num w:numId="23">
    <w:abstractNumId w:val="22"/>
  </w:num>
  <w:num w:numId="24">
    <w:abstractNumId w:val="40"/>
  </w:num>
  <w:num w:numId="25">
    <w:abstractNumId w:val="41"/>
  </w:num>
  <w:num w:numId="26">
    <w:abstractNumId w:val="27"/>
  </w:num>
  <w:num w:numId="27">
    <w:abstractNumId w:val="21"/>
  </w:num>
  <w:num w:numId="28">
    <w:abstractNumId w:val="30"/>
  </w:num>
  <w:num w:numId="29">
    <w:abstractNumId w:val="14"/>
  </w:num>
  <w:num w:numId="30">
    <w:abstractNumId w:val="33"/>
  </w:num>
  <w:num w:numId="31">
    <w:abstractNumId w:val="4"/>
  </w:num>
  <w:num w:numId="32">
    <w:abstractNumId w:val="0"/>
  </w:num>
  <w:num w:numId="33">
    <w:abstractNumId w:val="29"/>
  </w:num>
  <w:num w:numId="34">
    <w:abstractNumId w:val="7"/>
  </w:num>
  <w:num w:numId="35">
    <w:abstractNumId w:val="28"/>
  </w:num>
  <w:num w:numId="36">
    <w:abstractNumId w:val="2"/>
  </w:num>
  <w:num w:numId="37">
    <w:abstractNumId w:val="23"/>
  </w:num>
  <w:num w:numId="38">
    <w:abstractNumId w:val="19"/>
    <w:lvlOverride w:ilvl="0">
      <w:startOverride w:val="18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5"/>
  </w:num>
  <w:num w:numId="41">
    <w:abstractNumId w:val="35"/>
  </w:num>
  <w:num w:numId="42">
    <w:abstractNumId w:val="6"/>
  </w:num>
  <w:num w:numId="43">
    <w:abstractNumId w:val="25"/>
  </w:num>
  <w:num w:numId="4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423439"/>
    <w:rsid w:val="0000528F"/>
    <w:rsid w:val="00017788"/>
    <w:rsid w:val="00031D82"/>
    <w:rsid w:val="0003287C"/>
    <w:rsid w:val="00033085"/>
    <w:rsid w:val="000350D0"/>
    <w:rsid w:val="000355BA"/>
    <w:rsid w:val="00035EB7"/>
    <w:rsid w:val="000406BC"/>
    <w:rsid w:val="00040CA7"/>
    <w:rsid w:val="00052608"/>
    <w:rsid w:val="00097D1F"/>
    <w:rsid w:val="000A3F27"/>
    <w:rsid w:val="000B3DA7"/>
    <w:rsid w:val="000B55E6"/>
    <w:rsid w:val="000B7899"/>
    <w:rsid w:val="000B79F6"/>
    <w:rsid w:val="000C6970"/>
    <w:rsid w:val="000E409F"/>
    <w:rsid w:val="000E4AAF"/>
    <w:rsid w:val="000E5668"/>
    <w:rsid w:val="001021F2"/>
    <w:rsid w:val="00103DF4"/>
    <w:rsid w:val="00107576"/>
    <w:rsid w:val="00130D0F"/>
    <w:rsid w:val="001323C4"/>
    <w:rsid w:val="001347B7"/>
    <w:rsid w:val="00134E18"/>
    <w:rsid w:val="00141387"/>
    <w:rsid w:val="00172C9C"/>
    <w:rsid w:val="00176AD9"/>
    <w:rsid w:val="00176C95"/>
    <w:rsid w:val="00177908"/>
    <w:rsid w:val="001970C5"/>
    <w:rsid w:val="001A14E7"/>
    <w:rsid w:val="001C2402"/>
    <w:rsid w:val="001D4C97"/>
    <w:rsid w:val="001E5C98"/>
    <w:rsid w:val="001F6D3F"/>
    <w:rsid w:val="00212425"/>
    <w:rsid w:val="00222F80"/>
    <w:rsid w:val="002348D6"/>
    <w:rsid w:val="00237E53"/>
    <w:rsid w:val="00241440"/>
    <w:rsid w:val="00250E35"/>
    <w:rsid w:val="00256794"/>
    <w:rsid w:val="00260AB2"/>
    <w:rsid w:val="0026579A"/>
    <w:rsid w:val="0027403D"/>
    <w:rsid w:val="00274C3C"/>
    <w:rsid w:val="0028203A"/>
    <w:rsid w:val="002C48BA"/>
    <w:rsid w:val="002C53A6"/>
    <w:rsid w:val="002E411E"/>
    <w:rsid w:val="002E5C5A"/>
    <w:rsid w:val="00301E74"/>
    <w:rsid w:val="00313E07"/>
    <w:rsid w:val="0031596B"/>
    <w:rsid w:val="003206B9"/>
    <w:rsid w:val="003212F6"/>
    <w:rsid w:val="00332BA1"/>
    <w:rsid w:val="003416E6"/>
    <w:rsid w:val="0035049B"/>
    <w:rsid w:val="0036541E"/>
    <w:rsid w:val="003861D1"/>
    <w:rsid w:val="0038692B"/>
    <w:rsid w:val="003A2F7B"/>
    <w:rsid w:val="003A73D0"/>
    <w:rsid w:val="003A7884"/>
    <w:rsid w:val="003B10FF"/>
    <w:rsid w:val="003F2822"/>
    <w:rsid w:val="003F5E79"/>
    <w:rsid w:val="00404D9C"/>
    <w:rsid w:val="0041172B"/>
    <w:rsid w:val="00412AB3"/>
    <w:rsid w:val="00413212"/>
    <w:rsid w:val="00423439"/>
    <w:rsid w:val="004361CE"/>
    <w:rsid w:val="00436A9F"/>
    <w:rsid w:val="00446C1F"/>
    <w:rsid w:val="00465858"/>
    <w:rsid w:val="00475787"/>
    <w:rsid w:val="00476F16"/>
    <w:rsid w:val="00495CD2"/>
    <w:rsid w:val="00496F9D"/>
    <w:rsid w:val="004A2976"/>
    <w:rsid w:val="004B462C"/>
    <w:rsid w:val="004C65A0"/>
    <w:rsid w:val="004D6A2A"/>
    <w:rsid w:val="004E682C"/>
    <w:rsid w:val="004E6DCC"/>
    <w:rsid w:val="004F1B7C"/>
    <w:rsid w:val="004F2A0D"/>
    <w:rsid w:val="004F43B6"/>
    <w:rsid w:val="00505F5D"/>
    <w:rsid w:val="00512725"/>
    <w:rsid w:val="00512804"/>
    <w:rsid w:val="005137DE"/>
    <w:rsid w:val="00537201"/>
    <w:rsid w:val="00541261"/>
    <w:rsid w:val="00555CF4"/>
    <w:rsid w:val="00564E85"/>
    <w:rsid w:val="005709F0"/>
    <w:rsid w:val="00571E05"/>
    <w:rsid w:val="0057715C"/>
    <w:rsid w:val="005818C6"/>
    <w:rsid w:val="0058498E"/>
    <w:rsid w:val="005A3134"/>
    <w:rsid w:val="005A55E4"/>
    <w:rsid w:val="005C4769"/>
    <w:rsid w:val="005C4ED8"/>
    <w:rsid w:val="005D2BFF"/>
    <w:rsid w:val="005D79F0"/>
    <w:rsid w:val="005E41F8"/>
    <w:rsid w:val="005E6970"/>
    <w:rsid w:val="005F731F"/>
    <w:rsid w:val="00601C63"/>
    <w:rsid w:val="006022F1"/>
    <w:rsid w:val="00602B13"/>
    <w:rsid w:val="00632AF9"/>
    <w:rsid w:val="006351D1"/>
    <w:rsid w:val="006401F5"/>
    <w:rsid w:val="00640FC6"/>
    <w:rsid w:val="0065006B"/>
    <w:rsid w:val="006619F4"/>
    <w:rsid w:val="006807CF"/>
    <w:rsid w:val="00682DC5"/>
    <w:rsid w:val="00685393"/>
    <w:rsid w:val="00692FA2"/>
    <w:rsid w:val="00694F52"/>
    <w:rsid w:val="0069723F"/>
    <w:rsid w:val="006A1C8C"/>
    <w:rsid w:val="006B1924"/>
    <w:rsid w:val="006B1A6F"/>
    <w:rsid w:val="006C1DF7"/>
    <w:rsid w:val="006C4FAE"/>
    <w:rsid w:val="006D4403"/>
    <w:rsid w:val="007017E3"/>
    <w:rsid w:val="007024C6"/>
    <w:rsid w:val="0070499F"/>
    <w:rsid w:val="00714712"/>
    <w:rsid w:val="00724515"/>
    <w:rsid w:val="0072533E"/>
    <w:rsid w:val="00754C7E"/>
    <w:rsid w:val="00764079"/>
    <w:rsid w:val="00774A86"/>
    <w:rsid w:val="00796F9C"/>
    <w:rsid w:val="007A37B8"/>
    <w:rsid w:val="007C3640"/>
    <w:rsid w:val="007D4D41"/>
    <w:rsid w:val="007E60A9"/>
    <w:rsid w:val="007E704F"/>
    <w:rsid w:val="007E7739"/>
    <w:rsid w:val="007F1FFA"/>
    <w:rsid w:val="00802437"/>
    <w:rsid w:val="0080270C"/>
    <w:rsid w:val="00813610"/>
    <w:rsid w:val="00813C54"/>
    <w:rsid w:val="00814915"/>
    <w:rsid w:val="008503ED"/>
    <w:rsid w:val="008526A5"/>
    <w:rsid w:val="00871244"/>
    <w:rsid w:val="00881D57"/>
    <w:rsid w:val="0088381E"/>
    <w:rsid w:val="0089607D"/>
    <w:rsid w:val="008C1D14"/>
    <w:rsid w:val="008C7730"/>
    <w:rsid w:val="008E0BBB"/>
    <w:rsid w:val="008E3C33"/>
    <w:rsid w:val="008F1963"/>
    <w:rsid w:val="00902C76"/>
    <w:rsid w:val="00913810"/>
    <w:rsid w:val="0091623E"/>
    <w:rsid w:val="00941DFB"/>
    <w:rsid w:val="009444CC"/>
    <w:rsid w:val="0095106A"/>
    <w:rsid w:val="00967AB0"/>
    <w:rsid w:val="009735E4"/>
    <w:rsid w:val="00975F5C"/>
    <w:rsid w:val="00983E96"/>
    <w:rsid w:val="00994BB2"/>
    <w:rsid w:val="009A5C71"/>
    <w:rsid w:val="009C06FB"/>
    <w:rsid w:val="009C53A0"/>
    <w:rsid w:val="009E75CF"/>
    <w:rsid w:val="009E77D4"/>
    <w:rsid w:val="00A22095"/>
    <w:rsid w:val="00A331C1"/>
    <w:rsid w:val="00A34481"/>
    <w:rsid w:val="00A37143"/>
    <w:rsid w:val="00A44326"/>
    <w:rsid w:val="00A510C5"/>
    <w:rsid w:val="00A519C2"/>
    <w:rsid w:val="00A51A17"/>
    <w:rsid w:val="00A55096"/>
    <w:rsid w:val="00A63F16"/>
    <w:rsid w:val="00A8697E"/>
    <w:rsid w:val="00A967A4"/>
    <w:rsid w:val="00AA0EA4"/>
    <w:rsid w:val="00AA49DB"/>
    <w:rsid w:val="00AA4FD6"/>
    <w:rsid w:val="00AB0428"/>
    <w:rsid w:val="00AC35DE"/>
    <w:rsid w:val="00AC5077"/>
    <w:rsid w:val="00AC5726"/>
    <w:rsid w:val="00AE23F6"/>
    <w:rsid w:val="00AE2F31"/>
    <w:rsid w:val="00AF5BD7"/>
    <w:rsid w:val="00B00607"/>
    <w:rsid w:val="00B02571"/>
    <w:rsid w:val="00B27D0C"/>
    <w:rsid w:val="00B36FEA"/>
    <w:rsid w:val="00B44646"/>
    <w:rsid w:val="00B77A20"/>
    <w:rsid w:val="00B9716D"/>
    <w:rsid w:val="00B97F2A"/>
    <w:rsid w:val="00BB228A"/>
    <w:rsid w:val="00BB4D2C"/>
    <w:rsid w:val="00BF0775"/>
    <w:rsid w:val="00BF2998"/>
    <w:rsid w:val="00C06112"/>
    <w:rsid w:val="00C06CF1"/>
    <w:rsid w:val="00C07211"/>
    <w:rsid w:val="00C0793C"/>
    <w:rsid w:val="00C439C1"/>
    <w:rsid w:val="00C43DA9"/>
    <w:rsid w:val="00C51906"/>
    <w:rsid w:val="00C63EC5"/>
    <w:rsid w:val="00C648DD"/>
    <w:rsid w:val="00C64CF0"/>
    <w:rsid w:val="00C7119E"/>
    <w:rsid w:val="00CB3BB5"/>
    <w:rsid w:val="00CB4BB9"/>
    <w:rsid w:val="00CD772B"/>
    <w:rsid w:val="00CE2DD2"/>
    <w:rsid w:val="00CE509D"/>
    <w:rsid w:val="00D11443"/>
    <w:rsid w:val="00D13004"/>
    <w:rsid w:val="00D1604A"/>
    <w:rsid w:val="00D209EF"/>
    <w:rsid w:val="00D36814"/>
    <w:rsid w:val="00D370A5"/>
    <w:rsid w:val="00D42EE2"/>
    <w:rsid w:val="00D45D03"/>
    <w:rsid w:val="00D46ABE"/>
    <w:rsid w:val="00D51DB5"/>
    <w:rsid w:val="00D523FF"/>
    <w:rsid w:val="00D528F4"/>
    <w:rsid w:val="00D5451D"/>
    <w:rsid w:val="00D54819"/>
    <w:rsid w:val="00D60771"/>
    <w:rsid w:val="00D77982"/>
    <w:rsid w:val="00D873F7"/>
    <w:rsid w:val="00DA59CF"/>
    <w:rsid w:val="00DC38BE"/>
    <w:rsid w:val="00DC44A1"/>
    <w:rsid w:val="00DD169D"/>
    <w:rsid w:val="00DD27C2"/>
    <w:rsid w:val="00DD6756"/>
    <w:rsid w:val="00DE4E48"/>
    <w:rsid w:val="00DE5066"/>
    <w:rsid w:val="00DE7923"/>
    <w:rsid w:val="00DF46B4"/>
    <w:rsid w:val="00DF6714"/>
    <w:rsid w:val="00E22D73"/>
    <w:rsid w:val="00E26858"/>
    <w:rsid w:val="00E26F67"/>
    <w:rsid w:val="00E310CD"/>
    <w:rsid w:val="00E4460A"/>
    <w:rsid w:val="00E45AB7"/>
    <w:rsid w:val="00E4782A"/>
    <w:rsid w:val="00E56E1E"/>
    <w:rsid w:val="00E60130"/>
    <w:rsid w:val="00E7448A"/>
    <w:rsid w:val="00E82AFF"/>
    <w:rsid w:val="00E83A15"/>
    <w:rsid w:val="00E955E3"/>
    <w:rsid w:val="00E96F30"/>
    <w:rsid w:val="00EA0645"/>
    <w:rsid w:val="00EA299E"/>
    <w:rsid w:val="00EC7A93"/>
    <w:rsid w:val="00F05D4E"/>
    <w:rsid w:val="00F10E07"/>
    <w:rsid w:val="00F12696"/>
    <w:rsid w:val="00F15420"/>
    <w:rsid w:val="00F17DBF"/>
    <w:rsid w:val="00F22E01"/>
    <w:rsid w:val="00F25EC1"/>
    <w:rsid w:val="00F277CB"/>
    <w:rsid w:val="00F31236"/>
    <w:rsid w:val="00F3241C"/>
    <w:rsid w:val="00F44AC7"/>
    <w:rsid w:val="00F53F94"/>
    <w:rsid w:val="00F60815"/>
    <w:rsid w:val="00F61DCD"/>
    <w:rsid w:val="00F64E1C"/>
    <w:rsid w:val="00F65E76"/>
    <w:rsid w:val="00F67271"/>
    <w:rsid w:val="00F8399D"/>
    <w:rsid w:val="00F840B1"/>
    <w:rsid w:val="00F933EE"/>
    <w:rsid w:val="00F9483E"/>
    <w:rsid w:val="00FA1488"/>
    <w:rsid w:val="00FA7E3D"/>
    <w:rsid w:val="00FC0A04"/>
    <w:rsid w:val="00FD4840"/>
    <w:rsid w:val="00FD4C46"/>
    <w:rsid w:val="00FE625F"/>
    <w:rsid w:val="00FF1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  <o:rules v:ext="edit">
        <o:r id="V:Rule9" type="connector" idref="#_x0000_s1249"/>
        <o:r id="V:Rule10" type="connector" idref="#_x0000_s1250"/>
        <o:r id="V:Rule11" type="connector" idref="#_x0000_s1245"/>
        <o:r id="V:Rule12" type="connector" idref="#_x0000_s1252"/>
        <o:r id="V:Rule13" type="connector" idref="#_x0000_s1244"/>
        <o:r id="V:Rule14" type="connector" idref="#_x0000_s1251"/>
        <o:r id="V:Rule15" type="connector" idref="#_x0000_s1246"/>
        <o:r id="V:Rule16" type="connector" idref="#_x0000_s12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6B4"/>
    <w:rPr>
      <w:sz w:val="24"/>
      <w:szCs w:val="24"/>
    </w:rPr>
  </w:style>
  <w:style w:type="paragraph" w:styleId="Balk3">
    <w:name w:val="heading 3"/>
    <w:basedOn w:val="Normal"/>
    <w:next w:val="Normal"/>
    <w:link w:val="Balk3Char"/>
    <w:unhideWhenUsed/>
    <w:qFormat/>
    <w:rsid w:val="00F10E0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C06F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C06FB"/>
  </w:style>
  <w:style w:type="paragraph" w:styleId="Altbilgi">
    <w:name w:val="footer"/>
    <w:basedOn w:val="Normal"/>
    <w:rsid w:val="009C06FB"/>
    <w:pPr>
      <w:tabs>
        <w:tab w:val="center" w:pos="4536"/>
        <w:tab w:val="right" w:pos="9072"/>
      </w:tabs>
    </w:pPr>
  </w:style>
  <w:style w:type="character" w:styleId="AklamaBavurusu">
    <w:name w:val="annotation reference"/>
    <w:semiHidden/>
    <w:rsid w:val="0028203A"/>
    <w:rPr>
      <w:sz w:val="16"/>
      <w:szCs w:val="16"/>
    </w:rPr>
  </w:style>
  <w:style w:type="paragraph" w:styleId="AklamaMetni">
    <w:name w:val="annotation text"/>
    <w:basedOn w:val="Normal"/>
    <w:semiHidden/>
    <w:rsid w:val="0028203A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28203A"/>
    <w:rPr>
      <w:b/>
      <w:bCs/>
    </w:rPr>
  </w:style>
  <w:style w:type="paragraph" w:styleId="BalonMetni">
    <w:name w:val="Balloon Text"/>
    <w:basedOn w:val="Normal"/>
    <w:semiHidden/>
    <w:rsid w:val="0028203A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FF1026"/>
    <w:pPr>
      <w:jc w:val="center"/>
    </w:pPr>
    <w:rPr>
      <w:b/>
      <w:bCs/>
    </w:rPr>
  </w:style>
  <w:style w:type="paragraph" w:customStyle="1" w:styleId="Pa14">
    <w:name w:val="Pa14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F44AC7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3">
    <w:name w:val="Pa13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7">
    <w:name w:val="A7"/>
    <w:uiPriority w:val="99"/>
    <w:rsid w:val="0038692B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C07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495CD2"/>
    <w:pPr>
      <w:ind w:left="720"/>
      <w:contextualSpacing/>
    </w:pPr>
  </w:style>
  <w:style w:type="paragraph" w:customStyle="1" w:styleId="ListeParagraf1">
    <w:name w:val="Liste Paragraf1"/>
    <w:basedOn w:val="Normal"/>
    <w:rsid w:val="001347B7"/>
    <w:pPr>
      <w:ind w:left="720"/>
      <w:contextualSpacing/>
    </w:pPr>
    <w:rPr>
      <w:rFonts w:eastAsia="Calibri"/>
    </w:rPr>
  </w:style>
  <w:style w:type="character" w:customStyle="1" w:styleId="Balk3Char">
    <w:name w:val="Başlık 3 Char"/>
    <w:link w:val="Balk3"/>
    <w:rsid w:val="00F10E07"/>
    <w:rPr>
      <w:rFonts w:ascii="Arial" w:hAnsi="Arial" w:cs="Arial"/>
      <w:b/>
      <w:bCs/>
      <w:sz w:val="26"/>
      <w:szCs w:val="26"/>
    </w:rPr>
  </w:style>
  <w:style w:type="paragraph" w:styleId="AralkYok">
    <w:name w:val="No Spacing"/>
    <w:uiPriority w:val="1"/>
    <w:qFormat/>
    <w:rsid w:val="00FC0A0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601C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&#286;&#304;T&#304;M\3-B%20SINIFI\3-B%20MAT-DENEME-1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709EF-9275-407A-B138-569F42EF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3-B MAT-DENEME-1.dot</Template>
  <TotalTime>0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:………………………………</vt:lpstr>
    </vt:vector>
  </TitlesOfParts>
  <Company>milli eğitim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 :………………………………</dc:title>
  <dc:creator>BABA</dc:creator>
  <cp:lastModifiedBy>USER</cp:lastModifiedBy>
  <cp:revision>2</cp:revision>
  <cp:lastPrinted>2010-11-07T18:15:00Z</cp:lastPrinted>
  <dcterms:created xsi:type="dcterms:W3CDTF">2013-01-03T17:28:00Z</dcterms:created>
  <dcterms:modified xsi:type="dcterms:W3CDTF">2013-01-03T17:28:00Z</dcterms:modified>
</cp:coreProperties>
</file>