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C2" w:rsidRPr="001445C4" w:rsidRDefault="006C7BC2" w:rsidP="000C1C3A">
      <w:pPr>
        <w:pStyle w:val="Header"/>
        <w:rPr>
          <w:rFonts w:ascii="Times New Roman" w:hAnsi="Times New Roman"/>
          <w:b/>
          <w:sz w:val="24"/>
          <w:szCs w:val="28"/>
        </w:rPr>
      </w:pPr>
      <w:r w:rsidRPr="001445C4">
        <w:rPr>
          <w:rFonts w:ascii="Times New Roman" w:hAnsi="Times New Roman"/>
          <w:b/>
          <w:sz w:val="24"/>
          <w:szCs w:val="28"/>
        </w:rPr>
        <w:t>ADI:                                     NO:              SINIF:</w:t>
      </w:r>
    </w:p>
    <w:p w:rsidR="006C7BC2" w:rsidRPr="001445C4" w:rsidRDefault="006C7BC2" w:rsidP="000C1C3A">
      <w:pPr>
        <w:pStyle w:val="Header"/>
        <w:jc w:val="center"/>
        <w:rPr>
          <w:rFonts w:ascii="Times New Roman" w:hAnsi="Times New Roman"/>
          <w:b/>
          <w:szCs w:val="28"/>
        </w:rPr>
      </w:pPr>
      <w:r w:rsidRPr="001445C4">
        <w:rPr>
          <w:rFonts w:ascii="Times New Roman" w:hAnsi="Times New Roman"/>
          <w:b/>
          <w:szCs w:val="28"/>
        </w:rPr>
        <w:t>KOŞAPINAR İLKÖĞRETİM OKULU 2010-2011 EĞİTİM-ÖĞRETİM YILI 8.SINIF 2.DÖNEM 2. MATEMATİK SINAVI</w:t>
      </w:r>
    </w:p>
    <w:tbl>
      <w:tblPr>
        <w:tblW w:w="10733" w:type="dxa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"/>
        <w:gridCol w:w="10632"/>
      </w:tblGrid>
      <w:tr w:rsidR="006C7BC2" w:rsidRPr="00536644" w:rsidTr="001445C4">
        <w:trPr>
          <w:trHeight w:val="3181"/>
        </w:trPr>
        <w:tc>
          <w:tcPr>
            <w:tcW w:w="10733" w:type="dxa"/>
            <w:gridSpan w:val="2"/>
          </w:tcPr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</w:p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8" o:spid="_x0000_i1025" type="#_x0000_t75" style="width:248.4pt;height:114.6pt;visibility:visible">
                  <v:imagedata r:id="rId5" o:title=""/>
                </v:shape>
              </w:pict>
            </w:r>
          </w:p>
        </w:tc>
      </w:tr>
      <w:tr w:rsidR="006C7BC2" w:rsidRPr="00536644" w:rsidTr="001445C4">
        <w:trPr>
          <w:trHeight w:val="4739"/>
        </w:trPr>
        <w:tc>
          <w:tcPr>
            <w:tcW w:w="10733" w:type="dxa"/>
            <w:gridSpan w:val="2"/>
          </w:tcPr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</w:p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noProof/>
                <w:lang w:eastAsia="tr-TR"/>
              </w:rPr>
              <w:pict>
                <v:shape id="Resim 19" o:spid="_x0000_i1026" type="#_x0000_t75" style="width:260.4pt;height:205.2pt;visibility:visible">
                  <v:imagedata r:id="rId6" o:title=""/>
                </v:shape>
              </w:pict>
            </w:r>
          </w:p>
        </w:tc>
      </w:tr>
      <w:tr w:rsidR="006C7BC2" w:rsidRPr="00536644" w:rsidTr="001445C4">
        <w:trPr>
          <w:trHeight w:val="3265"/>
        </w:trPr>
        <w:tc>
          <w:tcPr>
            <w:tcW w:w="10733" w:type="dxa"/>
            <w:gridSpan w:val="2"/>
            <w:tcBorders>
              <w:bottom w:val="dotDash" w:sz="4" w:space="0" w:color="auto"/>
            </w:tcBorders>
          </w:tcPr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</w:rPr>
            </w:pPr>
            <w:r>
              <w:rPr>
                <w:noProof/>
                <w:lang w:eastAsia="tr-TR"/>
              </w:rPr>
              <w:pict>
                <v:shape id="Resim 20" o:spid="_x0000_s1026" type="#_x0000_t75" style="position:absolute;left:0;text-align:left;margin-left:0;margin-top:29.65pt;width:82.05pt;height:116.35pt;z-index:251658240;visibility:visible;mso-position-horizontal-relative:text;mso-position-vertical-relative:text">
                  <v:imagedata r:id="rId7" o:title=""/>
                  <w10:wrap type="topAndBottom"/>
                </v:shape>
              </w:pict>
            </w:r>
            <w:r w:rsidRPr="00536644">
              <w:rPr>
                <w:rFonts w:ascii="Times New Roman" w:hAnsi="Times New Roman"/>
                <w:b/>
                <w:sz w:val="24"/>
              </w:rPr>
              <w:t xml:space="preserve">3)   a)            </w:t>
            </w:r>
          </w:p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sz w:val="24"/>
              </w:rPr>
              <w:t xml:space="preserve"> Şekildeki AC yolunun eğimi kaçtır?</w:t>
            </w:r>
          </w:p>
        </w:tc>
      </w:tr>
      <w:tr w:rsidR="006C7BC2" w:rsidRPr="00536644" w:rsidTr="001445C4">
        <w:trPr>
          <w:trHeight w:val="3031"/>
        </w:trPr>
        <w:tc>
          <w:tcPr>
            <w:tcW w:w="10733" w:type="dxa"/>
            <w:gridSpan w:val="2"/>
            <w:tcBorders>
              <w:top w:val="dotDash" w:sz="4" w:space="0" w:color="auto"/>
            </w:tcBorders>
          </w:tcPr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 xml:space="preserve">b) </w:t>
            </w:r>
          </w:p>
          <w:p w:rsidR="006C7BC2" w:rsidRPr="00536644" w:rsidRDefault="006C7BC2" w:rsidP="000C1C3A">
            <w:pPr>
              <w:ind w:left="285"/>
              <w:rPr>
                <w:rFonts w:ascii="Times New Roman" w:hAnsi="Times New Roman"/>
                <w:b/>
                <w:noProof/>
                <w:sz w:val="28"/>
                <w:szCs w:val="24"/>
                <w:lang w:eastAsia="tr-TR"/>
              </w:rPr>
            </w:pPr>
            <w:r w:rsidRPr="00536644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9" o:spid="_x0000_i1027" type="#_x0000_t75" style="width:190.8pt;height:104.4pt;visibility:visible">
                  <v:imagedata r:id="rId8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4889"/>
        </w:trPr>
        <w:tc>
          <w:tcPr>
            <w:tcW w:w="10632" w:type="dxa"/>
            <w:tcBorders>
              <w:bottom w:val="dotDash" w:sz="4" w:space="0" w:color="auto"/>
            </w:tcBorders>
          </w:tcPr>
          <w:p w:rsidR="006C7BC2" w:rsidRPr="00536644" w:rsidRDefault="006C7BC2" w:rsidP="001445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4) a)</w:t>
            </w:r>
          </w:p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2" o:spid="_x0000_i1028" type="#_x0000_t75" style="width:245.4pt;height:162.6pt;visibility:visible">
                  <v:imagedata r:id="rId9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3014"/>
        </w:trPr>
        <w:tc>
          <w:tcPr>
            <w:tcW w:w="10632" w:type="dxa"/>
            <w:tcBorders>
              <w:top w:val="dotDash" w:sz="4" w:space="0" w:color="auto"/>
            </w:tcBorders>
          </w:tcPr>
          <w:p w:rsidR="006C7BC2" w:rsidRPr="00536644" w:rsidRDefault="006C7BC2" w:rsidP="000C1C3A">
            <w:pPr>
              <w:ind w:left="184"/>
            </w:pPr>
            <w:r w:rsidRPr="00536644">
              <w:rPr>
                <w:rFonts w:ascii="Times New Roman" w:hAnsi="Times New Roman"/>
                <w:b/>
                <w:szCs w:val="24"/>
              </w:rPr>
              <w:t>b)</w:t>
            </w:r>
            <w:r w:rsidRPr="00536644">
              <w:rPr>
                <w:rFonts w:ascii="Times New Roman" w:hAnsi="Times New Roman"/>
                <w:sz w:val="24"/>
                <w:szCs w:val="24"/>
              </w:rPr>
              <w:t xml:space="preserve">Aşağıda verilen şekle göre </w:t>
            </w:r>
            <w:r w:rsidRPr="00536644">
              <w:rPr>
                <w:rFonts w:ascii="Times New Roman" w:eastAsia="Times New Roman" w:hAnsi="Times New Roman"/>
                <w:position w:val="-10"/>
                <w:sz w:val="24"/>
                <w:szCs w:val="24"/>
              </w:rPr>
              <w:object w:dxaOrig="1380" w:dyaOrig="320">
                <v:shape id="_x0000_i1029" type="#_x0000_t75" style="width:68.4pt;height:15.6pt" o:ole="">
                  <v:imagedata r:id="rId10" o:title=""/>
                </v:shape>
                <o:OLEObject Type="Embed" ProgID="Equation.3" ShapeID="_x0000_i1029" DrawAspect="Content" ObjectID="_1366212823" r:id="rId11"/>
              </w:object>
            </w:r>
          </w:p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38" o:spid="_x0000_i1030" type="#_x0000_t75" style="width:145.8pt;height:101.4pt;visibility:visible">
                  <v:imagedata r:id="rId12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4086"/>
        </w:trPr>
        <w:tc>
          <w:tcPr>
            <w:tcW w:w="10632" w:type="dxa"/>
          </w:tcPr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b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</w:p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4" o:spid="_x0000_i1031" type="#_x0000_t75" style="width:220.8pt;height:168.6pt;visibility:visible">
                  <v:imagedata r:id="rId13" o:title=""/>
                </v:shape>
              </w:pict>
            </w:r>
          </w:p>
        </w:tc>
      </w:tr>
      <w:tr w:rsidR="006C7BC2" w:rsidRPr="00536644" w:rsidTr="001445C4">
        <w:trPr>
          <w:gridBefore w:val="1"/>
          <w:wBefore w:w="101" w:type="dxa"/>
          <w:trHeight w:val="3332"/>
        </w:trPr>
        <w:tc>
          <w:tcPr>
            <w:tcW w:w="10632" w:type="dxa"/>
          </w:tcPr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Cs w:val="24"/>
              </w:rPr>
              <w:t xml:space="preserve">6)   </w:t>
            </w:r>
            <w:r w:rsidRPr="00536644">
              <w:rPr>
                <w:rFonts w:ascii="Times New Roman" w:hAnsi="Times New Roman"/>
                <w:sz w:val="24"/>
                <w:szCs w:val="24"/>
              </w:rPr>
              <w:t xml:space="preserve">Bir kenarının uzunluğu </w:t>
            </w:r>
            <w:smartTag w:uri="urn:schemas-microsoft-com:office:smarttags" w:element="metricconverter">
              <w:smartTagPr>
                <w:attr w:name="ProductID" w:val="6 cm"/>
              </w:smartTagPr>
              <w:r w:rsidRPr="00536644">
                <w:rPr>
                  <w:rFonts w:ascii="Times New Roman" w:hAnsi="Times New Roman"/>
                  <w:sz w:val="24"/>
                  <w:szCs w:val="24"/>
                </w:rPr>
                <w:t>6 cm</w:t>
              </w:r>
            </w:smartTag>
            <w:r w:rsidRPr="00536644">
              <w:rPr>
                <w:rFonts w:ascii="Times New Roman" w:hAnsi="Times New Roman"/>
                <w:sz w:val="24"/>
                <w:szCs w:val="24"/>
              </w:rPr>
              <w:t xml:space="preserve"> olan küpün cisim köşegeninin uzunluğunu ve hacmini bulunuz?</w:t>
            </w:r>
            <w:r w:rsidRPr="00536644">
              <w:rPr>
                <w:rFonts w:ascii="Times New Roman" w:hAnsi="Times New Roman"/>
                <w:b/>
                <w:szCs w:val="24"/>
              </w:rPr>
              <w:t xml:space="preserve">  </w:t>
            </w:r>
          </w:p>
          <w:p w:rsidR="006C7BC2" w:rsidRPr="00536644" w:rsidRDefault="006C7BC2" w:rsidP="000C1C3A">
            <w:pPr>
              <w:ind w:left="184"/>
              <w:rPr>
                <w:rFonts w:ascii="Times New Roman" w:hAnsi="Times New Roman"/>
                <w:b/>
                <w:szCs w:val="24"/>
              </w:rPr>
            </w:pPr>
            <w:r w:rsidRPr="00536644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36644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6" o:spid="_x0000_i1032" type="#_x0000_t75" style="width:157.2pt;height:132pt;visibility:visible">
                  <v:imagedata r:id="rId14" o:title=""/>
                </v:shape>
              </w:pict>
            </w:r>
            <w:r w:rsidRPr="00536644">
              <w:rPr>
                <w:rFonts w:ascii="Times New Roman" w:hAnsi="Times New Roman"/>
                <w:b/>
                <w:szCs w:val="24"/>
              </w:rPr>
              <w:t xml:space="preserve">         </w:t>
            </w:r>
          </w:p>
        </w:tc>
      </w:tr>
    </w:tbl>
    <w:p w:rsidR="006C7BC2" w:rsidRDefault="006C7BC2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74"/>
      </w:tblGrid>
      <w:tr w:rsidR="006C7BC2" w:rsidRPr="00536644" w:rsidTr="000C1C3A">
        <w:trPr>
          <w:trHeight w:val="3299"/>
        </w:trPr>
        <w:tc>
          <w:tcPr>
            <w:tcW w:w="10674" w:type="dxa"/>
          </w:tcPr>
          <w:p w:rsidR="006C7BC2" w:rsidRPr="00536644" w:rsidRDefault="006C7BC2" w:rsidP="000C1C3A">
            <w:pPr>
              <w:ind w:left="50"/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7)</w:t>
            </w:r>
            <w:r w:rsidRPr="00536644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Pr="00536644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t xml:space="preserve">Şekilde verilenlere göre </w:t>
            </w:r>
            <w:r w:rsidRPr="00536644">
              <w:rPr>
                <w:rFonts w:eastAsia="Times New Roman"/>
                <w:position w:val="-16"/>
                <w:sz w:val="20"/>
                <w:szCs w:val="20"/>
              </w:rPr>
              <w:object w:dxaOrig="499" w:dyaOrig="440">
                <v:shape id="_x0000_i1033" type="#_x0000_t75" style="width:25.2pt;height:21.6pt" o:ole="">
                  <v:imagedata r:id="rId15" o:title=""/>
                </v:shape>
                <o:OLEObject Type="Embed" ProgID="Equation.3" ShapeID="_x0000_i1033" DrawAspect="Content" ObjectID="_1366212824" r:id="rId16"/>
              </w:object>
            </w:r>
            <w:r w:rsidRPr="00536644">
              <w:rPr>
                <w:sz w:val="20"/>
                <w:szCs w:val="20"/>
              </w:rPr>
              <w:t xml:space="preserve"> kaç cm dir?</w:t>
            </w:r>
          </w:p>
          <w:p w:rsidR="006C7BC2" w:rsidRPr="00536644" w:rsidRDefault="006C7BC2" w:rsidP="000C1C3A">
            <w:pPr>
              <w:ind w:left="50"/>
              <w:rPr>
                <w:rFonts w:ascii="Times New Roman" w:hAnsi="Times New Roman"/>
                <w:b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noProof/>
                <w:szCs w:val="24"/>
                <w:lang w:eastAsia="tr-TR"/>
              </w:rPr>
              <w:pict>
                <v:shape id="Resim 27" o:spid="_x0000_i1034" type="#_x0000_t75" style="width:178.8pt;height:111.6pt;visibility:visible">
                  <v:imagedata r:id="rId17" o:title=""/>
                </v:shape>
              </w:pict>
            </w:r>
          </w:p>
        </w:tc>
      </w:tr>
      <w:tr w:rsidR="006C7BC2" w:rsidRPr="00536644" w:rsidTr="000C1C3A">
        <w:trPr>
          <w:trHeight w:val="6162"/>
        </w:trPr>
        <w:tc>
          <w:tcPr>
            <w:tcW w:w="10674" w:type="dxa"/>
          </w:tcPr>
          <w:p w:rsidR="006C7BC2" w:rsidRPr="00536644" w:rsidRDefault="006C7BC2" w:rsidP="000C1C3A">
            <w:pPr>
              <w:ind w:left="142"/>
              <w:rPr>
                <w:rFonts w:ascii="Times New Roman" w:hAnsi="Times New Roman"/>
                <w:b/>
                <w:szCs w:val="24"/>
              </w:rPr>
            </w:pPr>
          </w:p>
          <w:p w:rsidR="006C7BC2" w:rsidRPr="00536644" w:rsidRDefault="006C7BC2" w:rsidP="00E86743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536644">
              <w:rPr>
                <w:rFonts w:ascii="Times New Roman" w:hAnsi="Times New Roman"/>
                <w:b/>
                <w:sz w:val="24"/>
                <w:szCs w:val="24"/>
              </w:rPr>
              <w:t>8)</w:t>
            </w:r>
            <w:r w:rsidRPr="00536644">
              <w:rPr>
                <w:rFonts w:ascii="Times New Roman" w:hAnsi="Times New Roman"/>
                <w:sz w:val="24"/>
                <w:szCs w:val="24"/>
              </w:rPr>
              <w:t xml:space="preserve">Şekildeki kare piramitin; yüksekliği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536644">
                <w:rPr>
                  <w:rFonts w:ascii="Times New Roman" w:hAnsi="Times New Roman"/>
                  <w:sz w:val="24"/>
                  <w:szCs w:val="24"/>
                </w:rPr>
                <w:t>12 cm</w:t>
              </w:r>
            </w:smartTag>
            <w:r w:rsidRPr="00536644">
              <w:rPr>
                <w:rFonts w:ascii="Times New Roman" w:hAnsi="Times New Roman"/>
                <w:sz w:val="24"/>
                <w:szCs w:val="24"/>
              </w:rPr>
              <w:t xml:space="preserve"> ve tabanındaki karenin bir ayrıtının uzunluğu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536644">
                <w:rPr>
                  <w:rFonts w:ascii="Times New Roman" w:hAnsi="Times New Roman"/>
                  <w:sz w:val="24"/>
                  <w:szCs w:val="24"/>
                </w:rPr>
                <w:t>10 cm</w:t>
              </w:r>
            </w:smartTag>
            <w:r w:rsidRPr="00536644">
              <w:rPr>
                <w:rFonts w:ascii="Times New Roman" w:hAnsi="Times New Roman"/>
                <w:sz w:val="24"/>
                <w:szCs w:val="24"/>
              </w:rPr>
              <w:t xml:space="preserve"> verilmiştir. Kare</w:t>
            </w:r>
            <w:bookmarkStart w:id="0" w:name="_GoBack"/>
            <w:bookmarkEnd w:id="0"/>
            <w:r w:rsidRPr="00536644">
              <w:rPr>
                <w:rFonts w:ascii="Times New Roman" w:hAnsi="Times New Roman"/>
                <w:sz w:val="24"/>
                <w:szCs w:val="24"/>
              </w:rPr>
              <w:t xml:space="preserve"> piramitin yüzey alanını ve hacmini bulunuz.</w:t>
            </w:r>
          </w:p>
          <w:p w:rsidR="006C7BC2" w:rsidRPr="00536644" w:rsidRDefault="006C7BC2" w:rsidP="000C1C3A">
            <w:pPr>
              <w:ind w:left="142"/>
              <w:rPr>
                <w:rFonts w:ascii="Times New Roman" w:hAnsi="Times New Roman"/>
                <w:b/>
                <w:szCs w:val="24"/>
              </w:rPr>
            </w:pPr>
            <w:r w:rsidRPr="00536644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Resim 28" o:spid="_x0000_i1035" type="#_x0000_t75" style="width:158.4pt;height:183pt;visibility:visible">
                  <v:imagedata r:id="rId18" o:title=""/>
                </v:shape>
              </w:pict>
            </w:r>
          </w:p>
        </w:tc>
      </w:tr>
      <w:tr w:rsidR="006C7BC2" w:rsidRPr="00536644" w:rsidTr="001445C4">
        <w:trPr>
          <w:trHeight w:val="5250"/>
        </w:trPr>
        <w:tc>
          <w:tcPr>
            <w:tcW w:w="10674" w:type="dxa"/>
          </w:tcPr>
          <w:p w:rsidR="006C7BC2" w:rsidRPr="00536644" w:rsidRDefault="006C7BC2" w:rsidP="000C1C3A">
            <w:pPr>
              <w:rPr>
                <w:rFonts w:ascii="Times New Roman" w:hAnsi="Times New Roman"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 xml:space="preserve">9) </w:t>
            </w:r>
            <w:r w:rsidRPr="00536644">
              <w:rPr>
                <w:rFonts w:ascii="Times New Roman" w:hAnsi="Times New Roman"/>
                <w:sz w:val="24"/>
              </w:rPr>
              <w:t xml:space="preserve">Şekilde verilen dik üçgen prizmanın yüzey alanı </w:t>
            </w:r>
          </w:p>
          <w:p w:rsidR="006C7BC2" w:rsidRPr="00536644" w:rsidRDefault="006C7BC2" w:rsidP="000C1C3A">
            <w:pPr>
              <w:ind w:left="142"/>
              <w:rPr>
                <w:rFonts w:ascii="Times New Roman" w:hAnsi="Times New Roman"/>
                <w:sz w:val="24"/>
              </w:rPr>
            </w:pPr>
            <w:r w:rsidRPr="00536644">
              <w:rPr>
                <w:rFonts w:ascii="Times New Roman" w:hAnsi="Times New Roman"/>
                <w:sz w:val="24"/>
              </w:rPr>
              <w:t xml:space="preserve">    ve hacmini bulunuz?</w:t>
            </w:r>
          </w:p>
          <w:p w:rsidR="006C7BC2" w:rsidRPr="00536644" w:rsidRDefault="006C7BC2" w:rsidP="000C1C3A">
            <w:pPr>
              <w:ind w:left="142"/>
              <w:rPr>
                <w:rFonts w:ascii="Times New Roman" w:hAnsi="Times New Roman"/>
                <w:sz w:val="24"/>
              </w:rPr>
            </w:pPr>
          </w:p>
          <w:p w:rsidR="006C7BC2" w:rsidRPr="00536644" w:rsidRDefault="006C7BC2" w:rsidP="000C1C3A">
            <w:pPr>
              <w:ind w:left="142"/>
            </w:pPr>
            <w:r w:rsidRPr="00536644">
              <w:rPr>
                <w:noProof/>
                <w:lang w:eastAsia="tr-TR"/>
              </w:rPr>
              <w:pict>
                <v:shape id="Resim 29" o:spid="_x0000_i1036" type="#_x0000_t75" style="width:122.4pt;height:145.8pt;visibility:visible">
                  <v:imagedata r:id="rId19" o:title=""/>
                </v:shape>
              </w:pict>
            </w:r>
          </w:p>
          <w:p w:rsidR="006C7BC2" w:rsidRPr="00536644" w:rsidRDefault="006C7BC2" w:rsidP="000C1C3A">
            <w:pPr>
              <w:ind w:left="142"/>
            </w:pPr>
          </w:p>
        </w:tc>
      </w:tr>
    </w:tbl>
    <w:p w:rsidR="006C7BC2" w:rsidRDefault="006C7BC2" w:rsidP="001A7CAC">
      <w:pPr>
        <w:rPr>
          <w:rFonts w:ascii="Times New Roman" w:hAnsi="Times New Roman"/>
          <w:b/>
          <w:sz w:val="24"/>
        </w:rPr>
      </w:pPr>
    </w:p>
    <w:tbl>
      <w:tblPr>
        <w:tblW w:w="1054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40"/>
      </w:tblGrid>
      <w:tr w:rsidR="006C7BC2" w:rsidRPr="00536644" w:rsidTr="00E86743">
        <w:trPr>
          <w:trHeight w:val="4492"/>
        </w:trPr>
        <w:tc>
          <w:tcPr>
            <w:tcW w:w="10540" w:type="dxa"/>
            <w:tcBorders>
              <w:bottom w:val="dotDash" w:sz="4" w:space="0" w:color="auto"/>
            </w:tcBorders>
          </w:tcPr>
          <w:p w:rsidR="006C7BC2" w:rsidRPr="00536644" w:rsidRDefault="006C7BC2" w:rsidP="000C1C3A">
            <w:pPr>
              <w:ind w:left="6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>10)a)</w:t>
            </w:r>
          </w:p>
          <w:p w:rsidR="006C7BC2" w:rsidRPr="00536644" w:rsidRDefault="006C7BC2" w:rsidP="000C1C3A">
            <w:pPr>
              <w:ind w:left="6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0" o:spid="_x0000_i1037" type="#_x0000_t75" style="width:238.8pt;height:220.8pt;visibility:visible">
                  <v:imagedata r:id="rId20" o:title=""/>
                </v:shape>
              </w:pict>
            </w:r>
          </w:p>
        </w:tc>
      </w:tr>
      <w:tr w:rsidR="006C7BC2" w:rsidRPr="00536644" w:rsidTr="00C5397C">
        <w:trPr>
          <w:trHeight w:val="9532"/>
        </w:trPr>
        <w:tc>
          <w:tcPr>
            <w:tcW w:w="10540" w:type="dxa"/>
            <w:tcBorders>
              <w:top w:val="dotDash" w:sz="4" w:space="0" w:color="auto"/>
            </w:tcBorders>
          </w:tcPr>
          <w:p w:rsidR="006C7BC2" w:rsidRPr="00536644" w:rsidRDefault="006C7BC2" w:rsidP="000C1C3A">
            <w:pPr>
              <w:ind w:left="67"/>
              <w:rPr>
                <w:rFonts w:ascii="Times New Roman" w:hAnsi="Times New Roman"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 xml:space="preserve">b) </w:t>
            </w:r>
            <w:r w:rsidRPr="00536644">
              <w:rPr>
                <w:rFonts w:ascii="Times New Roman" w:hAnsi="Times New Roman"/>
                <w:sz w:val="24"/>
              </w:rPr>
              <w:t>Aşağıda denklemleri ve grafikleri verilen doğruların eğimlerini bulunuz.</w:t>
            </w:r>
          </w:p>
          <w:p w:rsidR="006C7BC2" w:rsidRPr="00536644" w:rsidRDefault="006C7BC2" w:rsidP="000C1C3A">
            <w:pPr>
              <w:pStyle w:val="ListParagraph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>2x+y=6</w:t>
            </w:r>
          </w:p>
          <w:p w:rsidR="006C7BC2" w:rsidRPr="00536644" w:rsidRDefault="006C7BC2" w:rsidP="000C1C3A">
            <w:pPr>
              <w:pStyle w:val="ListParagraph"/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0C1C3A">
            <w:pPr>
              <w:pStyle w:val="ListParagraph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>y=3x+12</w:t>
            </w:r>
          </w:p>
          <w:p w:rsidR="006C7BC2" w:rsidRPr="00536644" w:rsidRDefault="006C7BC2" w:rsidP="000C1C3A">
            <w:pPr>
              <w:pStyle w:val="ListParagraph"/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0C1C3A">
            <w:pPr>
              <w:pStyle w:val="ListParagraph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sz w:val="24"/>
              </w:rPr>
              <w:t>3y+2x-12=0</w:t>
            </w:r>
          </w:p>
          <w:p w:rsidR="006C7BC2" w:rsidRPr="00536644" w:rsidRDefault="006C7BC2" w:rsidP="000C1C3A">
            <w:pPr>
              <w:pStyle w:val="ListParagraph"/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0C1C3A">
            <w:pPr>
              <w:pStyle w:val="ListParagraph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C5397C">
            <w:pPr>
              <w:pStyle w:val="ListParagraph"/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5" o:spid="_x0000_i1038" type="#_x0000_t75" style="width:136.8pt;height:101.4pt;visibility:visible">
                  <v:imagedata r:id="rId21" o:title=""/>
                </v:shape>
              </w:pict>
            </w:r>
          </w:p>
          <w:p w:rsidR="006C7BC2" w:rsidRPr="00536644" w:rsidRDefault="006C7BC2" w:rsidP="000C1C3A">
            <w:pPr>
              <w:pStyle w:val="ListParagraph"/>
              <w:numPr>
                <w:ilvl w:val="0"/>
                <w:numId w:val="3"/>
              </w:numPr>
              <w:ind w:left="787"/>
              <w:rPr>
                <w:rFonts w:ascii="Times New Roman" w:hAnsi="Times New Roman"/>
                <w:b/>
                <w:sz w:val="24"/>
              </w:rPr>
            </w:pPr>
          </w:p>
          <w:p w:rsidR="006C7BC2" w:rsidRPr="00536644" w:rsidRDefault="006C7BC2" w:rsidP="000C1C3A">
            <w:pPr>
              <w:pStyle w:val="ListParagraph"/>
              <w:ind w:left="787"/>
              <w:rPr>
                <w:rFonts w:ascii="Times New Roman" w:hAnsi="Times New Roman"/>
                <w:b/>
                <w:sz w:val="24"/>
              </w:rPr>
            </w:pPr>
            <w:r w:rsidRPr="00536644">
              <w:rPr>
                <w:rFonts w:ascii="Times New Roman" w:hAnsi="Times New Roman"/>
                <w:b/>
                <w:noProof/>
                <w:sz w:val="24"/>
                <w:lang w:eastAsia="tr-TR"/>
              </w:rPr>
              <w:pict>
                <v:shape id="Resim 36" o:spid="_x0000_i1039" type="#_x0000_t75" style="width:134.4pt;height:105pt;visibility:visible">
                  <v:imagedata r:id="rId22" o:title=""/>
                </v:shape>
              </w:pict>
            </w:r>
          </w:p>
          <w:p w:rsidR="006C7BC2" w:rsidRPr="00C5397C" w:rsidRDefault="006C7BC2" w:rsidP="00C5397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>HER SORU 10 PUANDIR</w:t>
            </w:r>
            <w:r w:rsidRPr="00536644">
              <w:rPr>
                <w:rFonts w:ascii="Times New Roman" w:hAnsi="Times New Roman"/>
                <w:b/>
                <w:szCs w:val="24"/>
              </w:rPr>
              <w:t xml:space="preserve">.                                                                     </w:t>
            </w: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>ÜMİT CİVELEK</w:t>
            </w:r>
          </w:p>
          <w:p w:rsidR="006C7BC2" w:rsidRPr="00C5397C" w:rsidRDefault="006C7BC2" w:rsidP="00C5397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</w:t>
            </w:r>
            <w:r w:rsidRPr="00C5397C">
              <w:rPr>
                <w:rFonts w:ascii="Times New Roman" w:hAnsi="Times New Roman"/>
                <w:b/>
                <w:sz w:val="16"/>
                <w:szCs w:val="16"/>
              </w:rPr>
              <w:t xml:space="preserve"> MATEMATİK ÖĞRETMENİ        </w:t>
            </w:r>
          </w:p>
        </w:tc>
      </w:tr>
    </w:tbl>
    <w:p w:rsidR="006C7BC2" w:rsidRPr="0090169D" w:rsidRDefault="006C7BC2" w:rsidP="00E86743">
      <w:pPr>
        <w:rPr>
          <w:rFonts w:ascii="Times New Roman" w:hAnsi="Times New Roman"/>
          <w:b/>
          <w:szCs w:val="24"/>
        </w:rPr>
      </w:pPr>
    </w:p>
    <w:sectPr w:rsidR="006C7BC2" w:rsidRPr="0090169D" w:rsidSect="000C1C3A">
      <w:pgSz w:w="11906" w:h="16838"/>
      <w:pgMar w:top="720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4147"/>
    <w:multiLevelType w:val="hybridMultilevel"/>
    <w:tmpl w:val="8F1219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631CD"/>
    <w:multiLevelType w:val="hybridMultilevel"/>
    <w:tmpl w:val="945C08B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8405AB"/>
    <w:multiLevelType w:val="hybridMultilevel"/>
    <w:tmpl w:val="2638BF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A9F"/>
    <w:rsid w:val="000C1C3A"/>
    <w:rsid w:val="000D4222"/>
    <w:rsid w:val="001445C4"/>
    <w:rsid w:val="00174D44"/>
    <w:rsid w:val="001A7CAC"/>
    <w:rsid w:val="00253A9F"/>
    <w:rsid w:val="002D73A5"/>
    <w:rsid w:val="00433D76"/>
    <w:rsid w:val="00536644"/>
    <w:rsid w:val="005634F5"/>
    <w:rsid w:val="0068509F"/>
    <w:rsid w:val="006C7BC2"/>
    <w:rsid w:val="008B788F"/>
    <w:rsid w:val="008C2582"/>
    <w:rsid w:val="0090169D"/>
    <w:rsid w:val="00A568CB"/>
    <w:rsid w:val="00C5397C"/>
    <w:rsid w:val="00D32197"/>
    <w:rsid w:val="00E86743"/>
    <w:rsid w:val="00F73351"/>
    <w:rsid w:val="00F87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0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C2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25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C25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C1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C1C3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4</Pages>
  <Words>168</Words>
  <Characters>964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NİLCEM</dc:creator>
  <cp:keywords/>
  <dc:description/>
  <cp:lastModifiedBy>Koşapınar K.İ.O</cp:lastModifiedBy>
  <cp:revision>8</cp:revision>
  <dcterms:created xsi:type="dcterms:W3CDTF">2011-05-05T08:14:00Z</dcterms:created>
  <dcterms:modified xsi:type="dcterms:W3CDTF">2011-05-06T15:47:00Z</dcterms:modified>
</cp:coreProperties>
</file>